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7BCDF" w14:textId="43787EB9" w:rsidR="00FC546B" w:rsidRDefault="003A5755" w:rsidP="00593572">
      <w:pPr>
        <w:pStyle w:val="SessionTitle"/>
      </w:pPr>
      <w:r>
        <w:rPr>
          <w:noProof/>
        </w:rPr>
        <w:drawing>
          <wp:anchor distT="0" distB="0" distL="114300" distR="114300" simplePos="0" relativeHeight="251658240" behindDoc="0" locked="0" layoutInCell="1" allowOverlap="1" wp14:anchorId="544A8B90" wp14:editId="4AD8E98E">
            <wp:simplePos x="0" y="0"/>
            <wp:positionH relativeFrom="column">
              <wp:posOffset>5072932</wp:posOffset>
            </wp:positionH>
            <wp:positionV relativeFrom="paragraph">
              <wp:posOffset>31805</wp:posOffset>
            </wp:positionV>
            <wp:extent cx="868321" cy="651241"/>
            <wp:effectExtent l="0" t="0" r="8255" b="0"/>
            <wp:wrapNone/>
            <wp:docPr id="3" name="Picture 3" descr="A picture containing monitor, holding, photo, tele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oomFoxSmall.png"/>
                    <pic:cNvPicPr/>
                  </pic:nvPicPr>
                  <pic:blipFill>
                    <a:blip r:embed="rId8">
                      <a:extLst>
                        <a:ext uri="{28A0092B-C50C-407E-A947-70E740481C1C}">
                          <a14:useLocalDpi xmlns:a14="http://schemas.microsoft.com/office/drawing/2010/main" val="0"/>
                        </a:ext>
                      </a:extLst>
                    </a:blip>
                    <a:stretch>
                      <a:fillRect/>
                    </a:stretch>
                  </pic:blipFill>
                  <pic:spPr>
                    <a:xfrm>
                      <a:off x="0" y="0"/>
                      <a:ext cx="885628" cy="664221"/>
                    </a:xfrm>
                    <a:prstGeom prst="rect">
                      <a:avLst/>
                    </a:prstGeom>
                  </pic:spPr>
                </pic:pic>
              </a:graphicData>
            </a:graphic>
            <wp14:sizeRelH relativeFrom="margin">
              <wp14:pctWidth>0</wp14:pctWidth>
            </wp14:sizeRelH>
            <wp14:sizeRelV relativeFrom="margin">
              <wp14:pctHeight>0</wp14:pctHeight>
            </wp14:sizeRelV>
          </wp:anchor>
        </w:drawing>
      </w:r>
      <w:sdt>
        <w:sdtPr>
          <w:alias w:val="Title"/>
          <w:tag w:val=""/>
          <w:id w:val="-963037356"/>
          <w:placeholder>
            <w:docPart w:val="F47DE4E0931D40C2B14DC523FB0A5ED3"/>
          </w:placeholder>
          <w:dataBinding w:prefixMappings="xmlns:ns0='http://purl.org/dc/elements/1.1/' xmlns:ns1='http://schemas.openxmlformats.org/package/2006/metadata/core-properties' " w:xpath="/ns1:coreProperties[1]/ns0:title[1]" w:storeItemID="{6C3C8BC8-F283-45AE-878A-BAB7291924A1}"/>
          <w:text/>
        </w:sdtPr>
        <w:sdtContent>
          <w:r w:rsidR="0026129C">
            <w:t>Sample White Paper</w:t>
          </w:r>
        </w:sdtContent>
      </w:sdt>
    </w:p>
    <w:sdt>
      <w:sdtPr>
        <w:alias w:val="Author"/>
        <w:tag w:val=""/>
        <w:id w:val="539252193"/>
        <w:placeholder>
          <w:docPart w:val="3D3ED38138C54C628652C6BD431A0E63"/>
        </w:placeholder>
        <w:dataBinding w:prefixMappings="xmlns:ns0='http://purl.org/dc/elements/1.1/' xmlns:ns1='http://schemas.openxmlformats.org/package/2006/metadata/core-properties' " w:xpath="/ns1:coreProperties[1]/ns0:creator[1]" w:storeItemID="{6C3C8BC8-F283-45AE-878A-BAB7291924A1}"/>
        <w:text/>
      </w:sdtPr>
      <w:sdtContent>
        <w:p w14:paraId="7D95798B" w14:textId="77777777" w:rsidR="00FC546B" w:rsidRDefault="0026129C">
          <w:pPr>
            <w:pStyle w:val="PersonalInfo"/>
          </w:pPr>
          <w:r>
            <w:t>Tamar E. Granor</w:t>
          </w:r>
        </w:p>
      </w:sdtContent>
    </w:sdt>
    <w:p w14:paraId="6A64D516" w14:textId="77777777" w:rsidR="00FC546B" w:rsidRDefault="00FC546B">
      <w:pPr>
        <w:pStyle w:val="PersonalInfo"/>
      </w:pPr>
      <w:r>
        <w:t>Your Company</w:t>
      </w:r>
    </w:p>
    <w:p w14:paraId="394F961E" w14:textId="77777777" w:rsidR="00FC546B" w:rsidRDefault="00FC546B">
      <w:pPr>
        <w:pStyle w:val="PersonalInfo"/>
      </w:pPr>
      <w:r>
        <w:t>Address</w:t>
      </w:r>
    </w:p>
    <w:p w14:paraId="3D3ED0AB" w14:textId="77777777" w:rsidR="00FC546B" w:rsidRDefault="00FC546B">
      <w:pPr>
        <w:pStyle w:val="PersonalInfo"/>
      </w:pPr>
      <w:r>
        <w:t>C</w:t>
      </w:r>
      <w:r w:rsidR="00224C70">
        <w:t xml:space="preserve">ity, </w:t>
      </w:r>
      <w:r>
        <w:t>S</w:t>
      </w:r>
      <w:r w:rsidR="00224C70">
        <w:t xml:space="preserve">tate </w:t>
      </w:r>
      <w:r>
        <w:t>Z</w:t>
      </w:r>
      <w:r w:rsidR="00224C70">
        <w:t xml:space="preserve">ip </w:t>
      </w:r>
      <w:r>
        <w:t>C</w:t>
      </w:r>
      <w:r w:rsidR="00224C70">
        <w:t>ountry</w:t>
      </w:r>
    </w:p>
    <w:p w14:paraId="2DD80CCF" w14:textId="77777777" w:rsidR="00FC546B" w:rsidRDefault="00FC546B">
      <w:pPr>
        <w:pStyle w:val="PersonalInfo"/>
      </w:pPr>
      <w:r>
        <w:t xml:space="preserve">Voice: </w:t>
      </w:r>
    </w:p>
    <w:p w14:paraId="54702F20" w14:textId="77777777" w:rsidR="00FC546B" w:rsidRDefault="0012533E">
      <w:pPr>
        <w:pStyle w:val="PersonalInfo"/>
      </w:pPr>
      <w:r>
        <w:t>Website</w:t>
      </w:r>
      <w:r w:rsidR="00FC546B">
        <w:t xml:space="preserve">: </w:t>
      </w:r>
    </w:p>
    <w:p w14:paraId="6ECCB4DD" w14:textId="77777777" w:rsidR="00FC546B" w:rsidRDefault="00FC546B">
      <w:pPr>
        <w:pStyle w:val="PersonalInfo"/>
      </w:pPr>
      <w:r>
        <w:t xml:space="preserve">Email: </w:t>
      </w:r>
    </w:p>
    <w:p w14:paraId="3E43851C" w14:textId="77777777" w:rsidR="00FC546B" w:rsidRDefault="00FC546B"/>
    <w:p w14:paraId="3F5662B5" w14:textId="77777777" w:rsidR="00FC546B" w:rsidRDefault="00FC546B"/>
    <w:p w14:paraId="701583EE" w14:textId="77777777" w:rsidR="00FC546B" w:rsidRDefault="00FC546B" w:rsidP="00235006">
      <w:pPr>
        <w:pStyle w:val="intro"/>
      </w:pPr>
      <w:r>
        <w:t>&lt;fill in</w:t>
      </w:r>
      <w:r w:rsidR="00BB5CCC">
        <w:t xml:space="preserve"> abstract here</w:t>
      </w:r>
      <w:r>
        <w:t>&gt;</w:t>
      </w:r>
    </w:p>
    <w:p w14:paraId="04733AEC" w14:textId="77777777" w:rsidR="00140CAE" w:rsidRDefault="00140CAE">
      <w:pPr>
        <w:overflowPunct/>
        <w:autoSpaceDE/>
        <w:autoSpaceDN/>
        <w:adjustRightInd/>
        <w:spacing w:after="0"/>
        <w:textAlignment w:val="auto"/>
      </w:pPr>
      <w:r>
        <w:br w:type="page"/>
      </w:r>
    </w:p>
    <w:p w14:paraId="56089211" w14:textId="77777777" w:rsidR="0026129C" w:rsidRDefault="0026129C" w:rsidP="0026129C">
      <w:pPr>
        <w:pStyle w:val="Heading1"/>
      </w:pPr>
      <w:r>
        <w:lastRenderedPageBreak/>
        <w:t>The template</w:t>
      </w:r>
    </w:p>
    <w:p w14:paraId="21D87D5B" w14:textId="6FD68A36" w:rsidR="0026129C" w:rsidRDefault="0026129C" w:rsidP="0026129C">
      <w:pPr>
        <w:pStyle w:val="firstparagraph"/>
      </w:pPr>
      <w:r>
        <w:rPr>
          <w:lang w:eastAsia="en-US"/>
        </w:rPr>
        <w:t xml:space="preserve">The template (GeekGatherings.dotm) this document is based on and that you should use for your white papers contains macros. In order to use them, you may have to click Enable Macros or something similar </w:t>
      </w:r>
      <w:r w:rsidR="00967D4C">
        <w:rPr>
          <w:lang w:eastAsia="en-US"/>
        </w:rPr>
        <w:t xml:space="preserve">when </w:t>
      </w:r>
      <w:r>
        <w:rPr>
          <w:lang w:eastAsia="en-US"/>
        </w:rPr>
        <w:t>you create a document based on the template. You may also need to save the template itself as part of the process.</w:t>
      </w:r>
    </w:p>
    <w:p w14:paraId="094DC41C" w14:textId="77777777" w:rsidR="0026129C" w:rsidRPr="004B2074" w:rsidRDefault="0026129C" w:rsidP="0026129C">
      <w:pPr>
        <w:pStyle w:val="bodytext"/>
      </w:pPr>
      <w:r>
        <w:rPr>
          <w:lang w:eastAsia="en-US"/>
        </w:rPr>
        <w:t>The contained macros and keyboard shortcuts are described later in this document.</w:t>
      </w:r>
    </w:p>
    <w:p w14:paraId="0769148E" w14:textId="77777777" w:rsidR="0026129C" w:rsidRDefault="0026129C" w:rsidP="0026129C">
      <w:pPr>
        <w:pStyle w:val="Heading1"/>
      </w:pPr>
      <w:r>
        <w:t>Title and author</w:t>
      </w:r>
    </w:p>
    <w:p w14:paraId="65464FC5" w14:textId="4EFE787F" w:rsidR="0026129C" w:rsidRDefault="0026129C" w:rsidP="0026129C">
      <w:pPr>
        <w:pStyle w:val="bodytext"/>
      </w:pPr>
      <w:r>
        <w:t xml:space="preserve">Edit the Title and Author document properties (choose File, </w:t>
      </w:r>
      <w:r w:rsidR="00967D4C">
        <w:t xml:space="preserve">then Info, </w:t>
      </w:r>
      <w:r>
        <w:t xml:space="preserve">then edit the properties at the right as shown in </w:t>
      </w:r>
      <w:r w:rsidRPr="008A79AB">
        <w:rPr>
          <w:rStyle w:val="reference"/>
        </w:rPr>
        <w:fldChar w:fldCharType="begin"/>
      </w:r>
      <w:r w:rsidRPr="008A79AB">
        <w:rPr>
          <w:rStyle w:val="reference"/>
        </w:rPr>
        <w:instrText xml:space="preserve"> REF _Ref372556511 \h </w:instrText>
      </w:r>
      <w:r>
        <w:rPr>
          <w:rStyle w:val="reference"/>
        </w:rPr>
        <w:instrText xml:space="preserve"> \* MERGEFORMAT </w:instrText>
      </w:r>
      <w:r w:rsidRPr="008A79AB">
        <w:rPr>
          <w:rStyle w:val="reference"/>
        </w:rPr>
      </w:r>
      <w:r w:rsidRPr="008A79AB">
        <w:rPr>
          <w:rStyle w:val="reference"/>
        </w:rPr>
        <w:fldChar w:fldCharType="separate"/>
      </w:r>
      <w:r w:rsidR="00967D4C" w:rsidRPr="00967D4C">
        <w:rPr>
          <w:rStyle w:val="reference"/>
        </w:rPr>
        <w:t>Figure 1</w:t>
      </w:r>
      <w:r w:rsidRPr="008A79AB">
        <w:rPr>
          <w:rStyle w:val="reference"/>
        </w:rPr>
        <w:fldChar w:fldCharType="end"/>
      </w:r>
      <w:r>
        <w:t>). These properties are used on the title page, page header, and page footer so you don’t have to edit those manually. In addition, it makes for better searching for the document, both on the desktop and when posted on a web site.</w:t>
      </w:r>
    </w:p>
    <w:p w14:paraId="556F1DA5" w14:textId="77777777" w:rsidR="0026129C" w:rsidRDefault="0026129C" w:rsidP="0026129C">
      <w:pPr>
        <w:pStyle w:val="bodytext"/>
        <w:keepNext/>
      </w:pPr>
      <w:r>
        <w:rPr>
          <w:noProof/>
        </w:rPr>
        <w:drawing>
          <wp:inline distT="0" distB="0" distL="0" distR="0" wp14:anchorId="7A9FA279" wp14:editId="59290513">
            <wp:extent cx="5943600" cy="32531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253105"/>
                    </a:xfrm>
                    <a:prstGeom prst="rect">
                      <a:avLst/>
                    </a:prstGeom>
                  </pic:spPr>
                </pic:pic>
              </a:graphicData>
            </a:graphic>
          </wp:inline>
        </w:drawing>
      </w:r>
    </w:p>
    <w:p w14:paraId="22D11E0E" w14:textId="4DD9A891" w:rsidR="0026129C" w:rsidRDefault="0026129C" w:rsidP="0026129C">
      <w:pPr>
        <w:pStyle w:val="figurecaption"/>
      </w:pPr>
      <w:bookmarkStart w:id="0" w:name="_Ref372556511"/>
      <w:r w:rsidRPr="008A79AB">
        <w:rPr>
          <w:rStyle w:val="figurename"/>
        </w:rPr>
        <w:t xml:space="preserve">Figure </w:t>
      </w:r>
      <w:r w:rsidRPr="008A79AB">
        <w:rPr>
          <w:rStyle w:val="figurename"/>
        </w:rPr>
        <w:fldChar w:fldCharType="begin"/>
      </w:r>
      <w:r w:rsidRPr="008A79AB">
        <w:rPr>
          <w:rStyle w:val="figurename"/>
        </w:rPr>
        <w:instrText xml:space="preserve"> SEQ Figure \* ARABIC </w:instrText>
      </w:r>
      <w:r w:rsidRPr="008A79AB">
        <w:rPr>
          <w:rStyle w:val="figurename"/>
        </w:rPr>
        <w:fldChar w:fldCharType="separate"/>
      </w:r>
      <w:r w:rsidR="00967D4C">
        <w:rPr>
          <w:rStyle w:val="figurename"/>
          <w:noProof/>
        </w:rPr>
        <w:t>1</w:t>
      </w:r>
      <w:r w:rsidRPr="008A79AB">
        <w:rPr>
          <w:rStyle w:val="figurename"/>
        </w:rPr>
        <w:fldChar w:fldCharType="end"/>
      </w:r>
      <w:bookmarkEnd w:id="0"/>
      <w:r>
        <w:t>. Edit the Title and Author properties of the document.</w:t>
      </w:r>
    </w:p>
    <w:p w14:paraId="4B7AD421" w14:textId="77777777" w:rsidR="0026129C" w:rsidRDefault="0026129C" w:rsidP="0026129C">
      <w:pPr>
        <w:pStyle w:val="Heading1"/>
      </w:pPr>
      <w:r>
        <w:t>General comment about styles</w:t>
      </w:r>
    </w:p>
    <w:p w14:paraId="4228D60C" w14:textId="77777777" w:rsidR="0026129C" w:rsidRDefault="0026129C" w:rsidP="0026129C">
      <w:pPr>
        <w:pStyle w:val="bodytext"/>
      </w:pPr>
      <w:r>
        <w:t>For historical reasons, the styles for the document match up with the styles used for FoxRockX.</w:t>
      </w:r>
    </w:p>
    <w:p w14:paraId="33A85EF4" w14:textId="77777777" w:rsidR="0026129C" w:rsidRDefault="0026129C" w:rsidP="0026129C">
      <w:pPr>
        <w:pStyle w:val="Heading1"/>
      </w:pPr>
      <w:r>
        <w:t>Heading 1, _body text, and _first paragraph</w:t>
      </w:r>
    </w:p>
    <w:p w14:paraId="5D4F9340" w14:textId="77777777" w:rsidR="0026129C" w:rsidRDefault="0026129C" w:rsidP="0026129C">
      <w:pPr>
        <w:pStyle w:val="firstparagraph"/>
      </w:pPr>
      <w:r>
        <w:t xml:space="preserve">Use </w:t>
      </w:r>
      <w:r w:rsidRPr="008A254D">
        <w:rPr>
          <w:i/>
        </w:rPr>
        <w:t>Heading 1</w:t>
      </w:r>
      <w:r>
        <w:t xml:space="preserve"> for major headings.</w:t>
      </w:r>
    </w:p>
    <w:p w14:paraId="50D0EB92" w14:textId="77777777" w:rsidR="0026129C" w:rsidRPr="000F28EF" w:rsidRDefault="0026129C" w:rsidP="0026129C">
      <w:pPr>
        <w:pStyle w:val="bodytext"/>
      </w:pPr>
      <w:r>
        <w:t xml:space="preserve">The </w:t>
      </w:r>
      <w:r w:rsidRPr="008A254D">
        <w:rPr>
          <w:i/>
        </w:rPr>
        <w:t>_body text</w:t>
      </w:r>
      <w:r>
        <w:t xml:space="preserve"> style is for regular paragraphs. It adds blank space between paragraphs so you don't need to add extra returns. The </w:t>
      </w:r>
      <w:r w:rsidRPr="008A254D">
        <w:rPr>
          <w:i/>
        </w:rPr>
        <w:t>_first paragraph</w:t>
      </w:r>
      <w:r>
        <w:t xml:space="preserve"> style is automatically used after </w:t>
      </w:r>
      <w:r>
        <w:lastRenderedPageBreak/>
        <w:t xml:space="preserve">headings, but it’s formatted the same as </w:t>
      </w:r>
      <w:r w:rsidRPr="008A254D">
        <w:rPr>
          <w:i/>
        </w:rPr>
        <w:t>_body text</w:t>
      </w:r>
      <w:r>
        <w:t xml:space="preserve">. Paragraphs using the </w:t>
      </w:r>
      <w:r w:rsidRPr="000968AB">
        <w:rPr>
          <w:i/>
        </w:rPr>
        <w:t>_first paragraph</w:t>
      </w:r>
      <w:r>
        <w:rPr>
          <w:i/>
        </w:rPr>
        <w:t xml:space="preserve"> </w:t>
      </w:r>
      <w:r w:rsidRPr="000968AB">
        <w:t>style</w:t>
      </w:r>
      <w:r>
        <w:t xml:space="preserve"> are automatically followed by paragraphs using the </w:t>
      </w:r>
      <w:r>
        <w:rPr>
          <w:i/>
        </w:rPr>
        <w:t>_body text</w:t>
      </w:r>
      <w:r>
        <w:t xml:space="preserve"> style.</w:t>
      </w:r>
    </w:p>
    <w:p w14:paraId="79EA1A66" w14:textId="77777777" w:rsidR="0026129C" w:rsidRDefault="0026129C" w:rsidP="0026129C">
      <w:pPr>
        <w:pStyle w:val="bodytext"/>
      </w:pPr>
      <w:r>
        <w:t>Headings other than the session title should capitalize only the first word (and proper names, of course).</w:t>
      </w:r>
    </w:p>
    <w:p w14:paraId="2503BD82" w14:textId="77777777" w:rsidR="0026129C" w:rsidRDefault="0026129C" w:rsidP="0026129C">
      <w:pPr>
        <w:pStyle w:val="Heading2"/>
      </w:pPr>
      <w:r>
        <w:t>Heading 2</w:t>
      </w:r>
    </w:p>
    <w:p w14:paraId="1B89E0D9" w14:textId="77777777" w:rsidR="0026129C" w:rsidRDefault="0026129C" w:rsidP="0026129C">
      <w:pPr>
        <w:pStyle w:val="firstparagraph"/>
      </w:pPr>
      <w:r>
        <w:t xml:space="preserve">Use </w:t>
      </w:r>
      <w:r w:rsidRPr="008A254D">
        <w:rPr>
          <w:i/>
        </w:rPr>
        <w:t>Heading 2</w:t>
      </w:r>
      <w:r>
        <w:t xml:space="preserve"> for second-level headings. There should always be at least one paragraph of text between headings of any level.</w:t>
      </w:r>
    </w:p>
    <w:p w14:paraId="1383964A" w14:textId="77777777" w:rsidR="0026129C" w:rsidRPr="00B161A1" w:rsidRDefault="0026129C" w:rsidP="0026129C">
      <w:pPr>
        <w:pStyle w:val="Heading3"/>
      </w:pPr>
      <w:r w:rsidRPr="00B161A1">
        <w:t>Heading</w:t>
      </w:r>
      <w:r>
        <w:t xml:space="preserve"> 3</w:t>
      </w:r>
    </w:p>
    <w:p w14:paraId="3A2943DD" w14:textId="77777777" w:rsidR="0026129C" w:rsidRDefault="0026129C" w:rsidP="0026129C">
      <w:pPr>
        <w:pStyle w:val="firstparagraph"/>
      </w:pPr>
      <w:r>
        <w:t xml:space="preserve">Use </w:t>
      </w:r>
      <w:r w:rsidRPr="008A254D">
        <w:rPr>
          <w:i/>
        </w:rPr>
        <w:t>Heading 3</w:t>
      </w:r>
      <w:r>
        <w:t xml:space="preserve"> for third-level headings. The template doesn’t define headings below </w:t>
      </w:r>
      <w:r w:rsidRPr="008A254D">
        <w:rPr>
          <w:i/>
        </w:rPr>
        <w:t>Heading 3</w:t>
      </w:r>
      <w:r>
        <w:t>.</w:t>
      </w:r>
    </w:p>
    <w:p w14:paraId="5C1D4ADA" w14:textId="77777777" w:rsidR="0026129C" w:rsidRDefault="0026129C" w:rsidP="0026129C">
      <w:pPr>
        <w:pStyle w:val="Heading1"/>
      </w:pPr>
      <w:r>
        <w:t>Listings</w:t>
      </w:r>
    </w:p>
    <w:p w14:paraId="6ACD77AB" w14:textId="2EABABD9" w:rsidR="0026129C" w:rsidRPr="00E54AB8" w:rsidRDefault="0026129C" w:rsidP="0026129C">
      <w:pPr>
        <w:pStyle w:val="bodytext"/>
      </w:pPr>
      <w:r>
        <w:t xml:space="preserve">Mention a listing in the body of the text, such as “see </w:t>
      </w:r>
      <w:r w:rsidRPr="00BF1CF9">
        <w:rPr>
          <w:rStyle w:val="reference"/>
        </w:rPr>
        <w:fldChar w:fldCharType="begin"/>
      </w:r>
      <w:r w:rsidRPr="00BF1CF9">
        <w:rPr>
          <w:rStyle w:val="reference"/>
        </w:rPr>
        <w:instrText xml:space="preserve"> REF _Ref482955200 \h </w:instrText>
      </w:r>
      <w:r>
        <w:rPr>
          <w:rStyle w:val="reference"/>
        </w:rPr>
        <w:instrText xml:space="preserve"> \* MERGEFORMAT </w:instrText>
      </w:r>
      <w:r w:rsidRPr="00BF1CF9">
        <w:rPr>
          <w:rStyle w:val="reference"/>
        </w:rPr>
      </w:r>
      <w:r w:rsidRPr="00BF1CF9">
        <w:rPr>
          <w:rStyle w:val="reference"/>
        </w:rPr>
        <w:fldChar w:fldCharType="separate"/>
      </w:r>
      <w:r w:rsidR="00967D4C" w:rsidRPr="00967D4C">
        <w:rPr>
          <w:rStyle w:val="reference"/>
        </w:rPr>
        <w:t>Listing 1</w:t>
      </w:r>
      <w:r w:rsidRPr="00BF1CF9">
        <w:rPr>
          <w:rStyle w:val="reference"/>
        </w:rPr>
        <w:fldChar w:fldCharType="end"/>
      </w:r>
      <w:r>
        <w:t xml:space="preserve">.” Use the </w:t>
      </w:r>
      <w:r w:rsidRPr="008A254D">
        <w:rPr>
          <w:i/>
        </w:rPr>
        <w:t>_reference</w:t>
      </w:r>
      <w:r>
        <w:t xml:space="preserve"> style for the mention. (Word doesn’t have a built-in type of caption for listings. See “</w:t>
      </w:r>
      <w:r>
        <w:fldChar w:fldCharType="begin"/>
      </w:r>
      <w:r>
        <w:instrText xml:space="preserve"> REF _Ref46493603 \h </w:instrText>
      </w:r>
      <w:r>
        <w:fldChar w:fldCharType="separate"/>
      </w:r>
      <w:r w:rsidR="00967D4C">
        <w:t>Creating a Listing caption type</w:t>
      </w:r>
      <w:r>
        <w:fldChar w:fldCharType="end"/>
      </w:r>
      <w:r>
        <w:t>” below for instructions to create one.)</w:t>
      </w:r>
    </w:p>
    <w:p w14:paraId="6774B93B" w14:textId="0646709C" w:rsidR="0026129C" w:rsidRDefault="0026129C" w:rsidP="0026129C">
      <w:pPr>
        <w:pStyle w:val="listingcaption"/>
      </w:pPr>
      <w:bookmarkStart w:id="1" w:name="_Ref482955200"/>
      <w:r w:rsidRPr="00BF1CF9">
        <w:rPr>
          <w:rStyle w:val="figurename"/>
        </w:rPr>
        <w:t xml:space="preserve">Listing </w:t>
      </w:r>
      <w:r w:rsidRPr="00BF1CF9">
        <w:rPr>
          <w:rStyle w:val="figurename"/>
        </w:rPr>
        <w:fldChar w:fldCharType="begin"/>
      </w:r>
      <w:r w:rsidRPr="00BF1CF9">
        <w:rPr>
          <w:rStyle w:val="figurename"/>
        </w:rPr>
        <w:instrText xml:space="preserve"> SEQ Listing \* ARABIC </w:instrText>
      </w:r>
      <w:r w:rsidRPr="00BF1CF9">
        <w:rPr>
          <w:rStyle w:val="figurename"/>
        </w:rPr>
        <w:fldChar w:fldCharType="separate"/>
      </w:r>
      <w:r w:rsidR="00967D4C">
        <w:rPr>
          <w:rStyle w:val="figurename"/>
          <w:noProof/>
        </w:rPr>
        <w:t>1</w:t>
      </w:r>
      <w:r w:rsidRPr="00BF1CF9">
        <w:rPr>
          <w:rStyle w:val="figurename"/>
        </w:rPr>
        <w:fldChar w:fldCharType="end"/>
      </w:r>
      <w:bookmarkEnd w:id="1"/>
      <w:r>
        <w:t xml:space="preserve">. Use </w:t>
      </w:r>
      <w:r w:rsidRPr="008A254D">
        <w:rPr>
          <w:i/>
        </w:rPr>
        <w:t>_listing caption</w:t>
      </w:r>
      <w:r>
        <w:t xml:space="preserve"> for listing captions. Use the </w:t>
      </w:r>
      <w:r w:rsidRPr="008A254D">
        <w:rPr>
          <w:i/>
        </w:rPr>
        <w:t>_figure name</w:t>
      </w:r>
      <w:r>
        <w:t xml:space="preserve"> style for the word “Listing” and the number. The caption goes above the code.</w:t>
      </w:r>
    </w:p>
    <w:p w14:paraId="03F2EBAC" w14:textId="77777777" w:rsidR="0026129C" w:rsidRDefault="0026129C" w:rsidP="0026129C">
      <w:pPr>
        <w:pStyle w:val="codefirstline"/>
      </w:pPr>
      <w:r>
        <w:t xml:space="preserve">Use </w:t>
      </w:r>
      <w:r w:rsidRPr="008A254D">
        <w:rPr>
          <w:i/>
        </w:rPr>
        <w:t>_code first line</w:t>
      </w:r>
      <w:r>
        <w:t xml:space="preserve"> for the first line of a code block.</w:t>
      </w:r>
    </w:p>
    <w:p w14:paraId="1947D3CB" w14:textId="77777777" w:rsidR="0026129C" w:rsidRDefault="0026129C" w:rsidP="0026129C">
      <w:pPr>
        <w:pStyle w:val="code"/>
      </w:pPr>
      <w:r>
        <w:t xml:space="preserve">Use </w:t>
      </w:r>
      <w:r w:rsidRPr="008A254D">
        <w:rPr>
          <w:i/>
        </w:rPr>
        <w:t>_code</w:t>
      </w:r>
      <w:r>
        <w:t xml:space="preserve"> for subsequent lines. These three styles are set up to provide space before and after the block and to make entering code as easy as possible.</w:t>
      </w:r>
    </w:p>
    <w:p w14:paraId="7394CFF6" w14:textId="77777777" w:rsidR="0026129C" w:rsidRDefault="0026129C" w:rsidP="0026129C">
      <w:pPr>
        <w:pStyle w:val="codelastline"/>
      </w:pPr>
      <w:r>
        <w:t xml:space="preserve">Use </w:t>
      </w:r>
      <w:r w:rsidRPr="008A254D">
        <w:rPr>
          <w:i/>
        </w:rPr>
        <w:t>_code last line</w:t>
      </w:r>
      <w:r>
        <w:t xml:space="preserve"> for the last line of a code block.</w:t>
      </w:r>
    </w:p>
    <w:p w14:paraId="2EFAF991" w14:textId="77777777" w:rsidR="0026129C" w:rsidRDefault="0026129C" w:rsidP="0026129C">
      <w:pPr>
        <w:pStyle w:val="bodytext"/>
      </w:pPr>
      <w:r>
        <w:t xml:space="preserve">There’s also a </w:t>
      </w:r>
      <w:r w:rsidRPr="008A254D">
        <w:rPr>
          <w:i/>
        </w:rPr>
        <w:t>_code single line</w:t>
      </w:r>
      <w:r>
        <w:t xml:space="preserve"> style. </w:t>
      </w:r>
    </w:p>
    <w:p w14:paraId="6D450A69" w14:textId="77777777" w:rsidR="0026129C" w:rsidRDefault="0026129C" w:rsidP="0026129C">
      <w:pPr>
        <w:pStyle w:val="codesingleline"/>
      </w:pPr>
      <w:r>
        <w:t xml:space="preserve">Use </w:t>
      </w:r>
      <w:r w:rsidRPr="008A254D">
        <w:rPr>
          <w:i/>
        </w:rPr>
        <w:t>_code single line</w:t>
      </w:r>
      <w:r>
        <w:t xml:space="preserve"> for single lines of code. It adds space before and after.</w:t>
      </w:r>
    </w:p>
    <w:p w14:paraId="0CAD5D14" w14:textId="77777777" w:rsidR="0026129C" w:rsidRDefault="0026129C" w:rsidP="0026129C">
      <w:pPr>
        <w:pStyle w:val="bodytext"/>
      </w:pPr>
      <w:r>
        <w:t>If you’re only showing a few lines of code (say, five or fewer), you don’t have to create a listing caption for it.</w:t>
      </w:r>
    </w:p>
    <w:p w14:paraId="71D87059" w14:textId="19C67867" w:rsidR="0026129C" w:rsidRDefault="0026129C" w:rsidP="0026129C">
      <w:pPr>
        <w:pStyle w:val="bodytext"/>
      </w:pPr>
      <w:r>
        <w:t>Be aware that you can apply Word’s numbering to code listings. From long-time speaker Rick Borup:</w:t>
      </w:r>
    </w:p>
    <w:p w14:paraId="175B0D5B" w14:textId="77777777" w:rsidR="0026129C" w:rsidRDefault="0026129C" w:rsidP="0026129C">
      <w:pPr>
        <w:pStyle w:val="bodytext"/>
        <w:ind w:left="720" w:right="720"/>
      </w:pPr>
      <w:r>
        <w:t>Y</w:t>
      </w:r>
      <w:r w:rsidRPr="00D32FDD">
        <w:t>ou can use Word’s ‘number list’ icon to apply line numbers to a block of lines that are formatted as code without disturbing the code formatting. This also indents the selected code block one stop to the right, but simply clicking the ‘decrease indent’ icon moves it back to the left margin.</w:t>
      </w:r>
    </w:p>
    <w:p w14:paraId="1B1C1BD3" w14:textId="77777777" w:rsidR="0026129C" w:rsidRDefault="0026129C" w:rsidP="0026129C">
      <w:pPr>
        <w:pStyle w:val="Heading2"/>
      </w:pPr>
      <w:bookmarkStart w:id="2" w:name="_Ref46493603"/>
      <w:r>
        <w:t>Creating a Listing caption type</w:t>
      </w:r>
      <w:bookmarkEnd w:id="2"/>
    </w:p>
    <w:p w14:paraId="2064373C" w14:textId="77777777" w:rsidR="0026129C" w:rsidRDefault="0026129C" w:rsidP="0026129C">
      <w:pPr>
        <w:pStyle w:val="firstparagraph"/>
        <w:rPr>
          <w:lang w:eastAsia="en-US"/>
        </w:rPr>
      </w:pPr>
      <w:r>
        <w:rPr>
          <w:lang w:eastAsia="en-US"/>
        </w:rPr>
        <w:t xml:space="preserve">As noted earlier, while Word knows about figures and tables, it doesn’t natively know about listings. However, you can add listings (and any other type of caption you want) to the things Word knows about. </w:t>
      </w:r>
    </w:p>
    <w:p w14:paraId="3FA7BA82" w14:textId="4ADBA172" w:rsidR="0026129C" w:rsidRPr="00E90652" w:rsidRDefault="0026129C" w:rsidP="0026129C">
      <w:pPr>
        <w:pStyle w:val="bodytext"/>
      </w:pPr>
      <w:r>
        <w:rPr>
          <w:lang w:eastAsia="en-US"/>
        </w:rPr>
        <w:lastRenderedPageBreak/>
        <w:t xml:space="preserve">To add a caption type of Listing, choose References | Insert Caption to open the Caption dialog and click the New Label button, noted in </w:t>
      </w:r>
      <w:r w:rsidRPr="00E90652">
        <w:rPr>
          <w:rStyle w:val="reference"/>
        </w:rPr>
        <w:fldChar w:fldCharType="begin"/>
      </w:r>
      <w:r w:rsidRPr="00E90652">
        <w:rPr>
          <w:rStyle w:val="reference"/>
        </w:rPr>
        <w:instrText xml:space="preserve"> REF _Ref46493881 \h </w:instrText>
      </w:r>
      <w:r>
        <w:rPr>
          <w:rStyle w:val="reference"/>
        </w:rPr>
        <w:instrText xml:space="preserve"> \* MERGEFORMAT </w:instrText>
      </w:r>
      <w:r w:rsidRPr="00E90652">
        <w:rPr>
          <w:rStyle w:val="reference"/>
        </w:rPr>
      </w:r>
      <w:r w:rsidRPr="00E90652">
        <w:rPr>
          <w:rStyle w:val="reference"/>
        </w:rPr>
        <w:fldChar w:fldCharType="separate"/>
      </w:r>
      <w:r w:rsidR="00967D4C" w:rsidRPr="00967D4C">
        <w:rPr>
          <w:rStyle w:val="reference"/>
        </w:rPr>
        <w:t>Figure 2</w:t>
      </w:r>
      <w:r w:rsidRPr="00E90652">
        <w:rPr>
          <w:rStyle w:val="reference"/>
        </w:rPr>
        <w:fldChar w:fldCharType="end"/>
      </w:r>
      <w:r>
        <w:rPr>
          <w:lang w:eastAsia="en-US"/>
        </w:rPr>
        <w:t xml:space="preserve">. That opens the New Label dialog, shown in </w:t>
      </w:r>
      <w:r w:rsidRPr="00E90652">
        <w:rPr>
          <w:rStyle w:val="reference"/>
        </w:rPr>
        <w:fldChar w:fldCharType="begin"/>
      </w:r>
      <w:r w:rsidRPr="00E90652">
        <w:rPr>
          <w:rStyle w:val="reference"/>
        </w:rPr>
        <w:instrText xml:space="preserve"> REF _Ref46493998 \h </w:instrText>
      </w:r>
      <w:r>
        <w:rPr>
          <w:rStyle w:val="reference"/>
        </w:rPr>
        <w:instrText xml:space="preserve"> \* MERGEFORMAT </w:instrText>
      </w:r>
      <w:r w:rsidRPr="00E90652">
        <w:rPr>
          <w:rStyle w:val="reference"/>
        </w:rPr>
      </w:r>
      <w:r w:rsidRPr="00E90652">
        <w:rPr>
          <w:rStyle w:val="reference"/>
        </w:rPr>
        <w:fldChar w:fldCharType="separate"/>
      </w:r>
      <w:r w:rsidR="00967D4C" w:rsidRPr="00967D4C">
        <w:rPr>
          <w:rStyle w:val="reference"/>
        </w:rPr>
        <w:t>Figure 3</w:t>
      </w:r>
      <w:r w:rsidRPr="00E90652">
        <w:rPr>
          <w:rStyle w:val="reference"/>
        </w:rPr>
        <w:fldChar w:fldCharType="end"/>
      </w:r>
      <w:r>
        <w:t xml:space="preserve">. </w:t>
      </w:r>
      <w:r w:rsidR="00967D4C">
        <w:t>Type Listing in the Label: textbox and then c</w:t>
      </w:r>
      <w:r>
        <w:t>lick OK twice.</w:t>
      </w:r>
    </w:p>
    <w:p w14:paraId="20AAF288" w14:textId="77777777" w:rsidR="0026129C" w:rsidRDefault="0026129C" w:rsidP="0026129C">
      <w:pPr>
        <w:pStyle w:val="figure"/>
        <w:rPr>
          <w:lang w:eastAsia="en-US"/>
        </w:rPr>
      </w:pPr>
      <w:r>
        <w:rPr>
          <w:noProof/>
        </w:rPr>
        <w:drawing>
          <wp:inline distT="0" distB="0" distL="0" distR="0" wp14:anchorId="15B49354" wp14:editId="4B84C6CC">
            <wp:extent cx="2870200" cy="2298065"/>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0200" cy="2298065"/>
                    </a:xfrm>
                    <a:prstGeom prst="rect">
                      <a:avLst/>
                    </a:prstGeom>
                    <a:noFill/>
                    <a:ln>
                      <a:noFill/>
                    </a:ln>
                  </pic:spPr>
                </pic:pic>
              </a:graphicData>
            </a:graphic>
          </wp:inline>
        </w:drawing>
      </w:r>
    </w:p>
    <w:p w14:paraId="5927150F" w14:textId="44DA39C7" w:rsidR="0026129C" w:rsidRDefault="0026129C" w:rsidP="0026129C">
      <w:pPr>
        <w:pStyle w:val="figurecaption"/>
      </w:pPr>
      <w:bookmarkStart w:id="3" w:name="_Ref46493881"/>
      <w:r w:rsidRPr="00E90652">
        <w:rPr>
          <w:rStyle w:val="figurename"/>
        </w:rPr>
        <w:t xml:space="preserve">Figure </w:t>
      </w:r>
      <w:r w:rsidRPr="00E90652">
        <w:rPr>
          <w:rStyle w:val="figurename"/>
        </w:rPr>
        <w:fldChar w:fldCharType="begin"/>
      </w:r>
      <w:r w:rsidRPr="00E90652">
        <w:rPr>
          <w:rStyle w:val="figurename"/>
        </w:rPr>
        <w:instrText xml:space="preserve"> SEQ Figure \* ARABIC </w:instrText>
      </w:r>
      <w:r w:rsidRPr="00E90652">
        <w:rPr>
          <w:rStyle w:val="figurename"/>
        </w:rPr>
        <w:fldChar w:fldCharType="separate"/>
      </w:r>
      <w:r w:rsidR="00967D4C">
        <w:rPr>
          <w:rStyle w:val="figurename"/>
          <w:noProof/>
        </w:rPr>
        <w:t>2</w:t>
      </w:r>
      <w:r w:rsidRPr="00E90652">
        <w:rPr>
          <w:rStyle w:val="figurename"/>
        </w:rPr>
        <w:fldChar w:fldCharType="end"/>
      </w:r>
      <w:bookmarkEnd w:id="3"/>
      <w:r>
        <w:t>. Use the Caption dialog to create custom caption types.</w:t>
      </w:r>
    </w:p>
    <w:p w14:paraId="4B5FCF7E" w14:textId="77777777" w:rsidR="0026129C" w:rsidRDefault="0026129C" w:rsidP="0026129C">
      <w:pPr>
        <w:pStyle w:val="figure"/>
      </w:pPr>
      <w:r>
        <w:rPr>
          <w:noProof/>
        </w:rPr>
        <w:drawing>
          <wp:inline distT="0" distB="0" distL="0" distR="0" wp14:anchorId="3FCB4C50" wp14:editId="753B687C">
            <wp:extent cx="1961905" cy="1104762"/>
            <wp:effectExtent l="0" t="0" r="63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61905" cy="1104762"/>
                    </a:xfrm>
                    <a:prstGeom prst="rect">
                      <a:avLst/>
                    </a:prstGeom>
                  </pic:spPr>
                </pic:pic>
              </a:graphicData>
            </a:graphic>
          </wp:inline>
        </w:drawing>
      </w:r>
    </w:p>
    <w:p w14:paraId="35A7F5F5" w14:textId="1B9FDE0D" w:rsidR="0026129C" w:rsidRPr="00E90652" w:rsidRDefault="0026129C" w:rsidP="0026129C">
      <w:pPr>
        <w:pStyle w:val="figurecaption"/>
      </w:pPr>
      <w:bookmarkStart w:id="4" w:name="_Ref46493998"/>
      <w:r w:rsidRPr="00E90652">
        <w:rPr>
          <w:rStyle w:val="figurename"/>
        </w:rPr>
        <w:t xml:space="preserve">Figure </w:t>
      </w:r>
      <w:r w:rsidRPr="00E90652">
        <w:rPr>
          <w:rStyle w:val="figurename"/>
        </w:rPr>
        <w:fldChar w:fldCharType="begin"/>
      </w:r>
      <w:r w:rsidRPr="00E90652">
        <w:rPr>
          <w:rStyle w:val="figurename"/>
        </w:rPr>
        <w:instrText xml:space="preserve"> SEQ Figure \* ARABIC </w:instrText>
      </w:r>
      <w:r w:rsidRPr="00E90652">
        <w:rPr>
          <w:rStyle w:val="figurename"/>
        </w:rPr>
        <w:fldChar w:fldCharType="separate"/>
      </w:r>
      <w:r w:rsidR="00967D4C">
        <w:rPr>
          <w:rStyle w:val="figurename"/>
          <w:noProof/>
        </w:rPr>
        <w:t>3</w:t>
      </w:r>
      <w:r w:rsidRPr="00E90652">
        <w:rPr>
          <w:rStyle w:val="figurename"/>
        </w:rPr>
        <w:fldChar w:fldCharType="end"/>
      </w:r>
      <w:bookmarkEnd w:id="4"/>
      <w:r>
        <w:t>. Type the caption type you want into the New Label dialog.</w:t>
      </w:r>
    </w:p>
    <w:p w14:paraId="07938209" w14:textId="77777777" w:rsidR="0026129C" w:rsidRDefault="0026129C" w:rsidP="0026129C">
      <w:pPr>
        <w:pStyle w:val="Heading1"/>
      </w:pPr>
      <w:r>
        <w:t>Figures</w:t>
      </w:r>
    </w:p>
    <w:p w14:paraId="40F0586E" w14:textId="0820FAF4" w:rsidR="0026129C" w:rsidRDefault="0026129C" w:rsidP="0026129C">
      <w:pPr>
        <w:pStyle w:val="bodytext"/>
      </w:pPr>
      <w:r>
        <w:t xml:space="preserve">Use </w:t>
      </w:r>
      <w:r w:rsidRPr="008A254D">
        <w:rPr>
          <w:i/>
        </w:rPr>
        <w:t>_figure caption</w:t>
      </w:r>
      <w:r>
        <w:t xml:space="preserve"> for figure captions (which go below the figure) and </w:t>
      </w:r>
      <w:r w:rsidRPr="008A254D">
        <w:rPr>
          <w:i/>
        </w:rPr>
        <w:t>_figure</w:t>
      </w:r>
      <w:r>
        <w:t xml:space="preserve"> for the figure itself. Like listings, mention the figure in the body, using </w:t>
      </w:r>
      <w:r w:rsidRPr="008A254D">
        <w:rPr>
          <w:i/>
        </w:rPr>
        <w:t>_reference</w:t>
      </w:r>
      <w:r>
        <w:t xml:space="preserve"> as the style. See </w:t>
      </w:r>
      <w:r w:rsidRPr="00D64EF5">
        <w:rPr>
          <w:rStyle w:val="reference"/>
        </w:rPr>
        <w:fldChar w:fldCharType="begin"/>
      </w:r>
      <w:r w:rsidRPr="00D64EF5">
        <w:rPr>
          <w:rStyle w:val="reference"/>
        </w:rPr>
        <w:instrText xml:space="preserve"> REF _Ref372265152 \h </w:instrText>
      </w:r>
      <w:r>
        <w:rPr>
          <w:rStyle w:val="reference"/>
        </w:rPr>
        <w:instrText xml:space="preserve"> \* MERGEFORMAT </w:instrText>
      </w:r>
      <w:r w:rsidRPr="00D64EF5">
        <w:rPr>
          <w:rStyle w:val="reference"/>
        </w:rPr>
      </w:r>
      <w:r w:rsidRPr="00D64EF5">
        <w:rPr>
          <w:rStyle w:val="reference"/>
        </w:rPr>
        <w:fldChar w:fldCharType="separate"/>
      </w:r>
      <w:r w:rsidR="00967D4C" w:rsidRPr="00967D4C">
        <w:rPr>
          <w:rStyle w:val="reference"/>
        </w:rPr>
        <w:t>Figure 4</w:t>
      </w:r>
      <w:r w:rsidRPr="00D64EF5">
        <w:rPr>
          <w:rStyle w:val="reference"/>
        </w:rPr>
        <w:fldChar w:fldCharType="end"/>
      </w:r>
      <w:r>
        <w:t>.</w:t>
      </w:r>
    </w:p>
    <w:p w14:paraId="5F7D4089" w14:textId="77777777" w:rsidR="0026129C" w:rsidRDefault="0026129C" w:rsidP="0026129C">
      <w:pPr>
        <w:pStyle w:val="figure"/>
      </w:pPr>
      <w:r>
        <w:rPr>
          <w:noProof/>
          <w:lang w:eastAsia="en-US"/>
        </w:rPr>
        <w:drawing>
          <wp:inline distT="0" distB="0" distL="0" distR="0" wp14:anchorId="03244B92" wp14:editId="2273D085">
            <wp:extent cx="1327868" cy="995792"/>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174" cy="1014769"/>
                    </a:xfrm>
                    <a:prstGeom prst="rect">
                      <a:avLst/>
                    </a:prstGeom>
                    <a:noFill/>
                    <a:ln>
                      <a:noFill/>
                    </a:ln>
                  </pic:spPr>
                </pic:pic>
              </a:graphicData>
            </a:graphic>
          </wp:inline>
        </w:drawing>
      </w:r>
    </w:p>
    <w:p w14:paraId="6321BA09" w14:textId="35D9FF34" w:rsidR="0026129C" w:rsidRPr="009E3858" w:rsidRDefault="0026129C" w:rsidP="0026129C">
      <w:pPr>
        <w:pStyle w:val="figurecaption"/>
      </w:pPr>
      <w:bookmarkStart w:id="5" w:name="_Ref372265152"/>
      <w:r w:rsidRPr="00D64EF5">
        <w:rPr>
          <w:rStyle w:val="figurename"/>
        </w:rPr>
        <w:t xml:space="preserve">Figure </w:t>
      </w:r>
      <w:r w:rsidRPr="00D64EF5">
        <w:rPr>
          <w:rStyle w:val="figurename"/>
        </w:rPr>
        <w:fldChar w:fldCharType="begin"/>
      </w:r>
      <w:r w:rsidRPr="00D64EF5">
        <w:rPr>
          <w:rStyle w:val="figurename"/>
        </w:rPr>
        <w:instrText xml:space="preserve"> SEQ Figure \* ARABIC </w:instrText>
      </w:r>
      <w:r w:rsidRPr="00D64EF5">
        <w:rPr>
          <w:rStyle w:val="figurename"/>
        </w:rPr>
        <w:fldChar w:fldCharType="separate"/>
      </w:r>
      <w:r w:rsidR="00967D4C">
        <w:rPr>
          <w:rStyle w:val="figurename"/>
          <w:noProof/>
        </w:rPr>
        <w:t>4</w:t>
      </w:r>
      <w:r w:rsidRPr="00D64EF5">
        <w:rPr>
          <w:rStyle w:val="figurename"/>
        </w:rPr>
        <w:fldChar w:fldCharType="end"/>
      </w:r>
      <w:bookmarkEnd w:id="5"/>
      <w:r>
        <w:t xml:space="preserve">. This uses the </w:t>
      </w:r>
      <w:r w:rsidRPr="00B250AF">
        <w:rPr>
          <w:i/>
        </w:rPr>
        <w:t>_figure caption</w:t>
      </w:r>
      <w:r w:rsidRPr="00B408DF">
        <w:t xml:space="preserve"> style for the caption </w:t>
      </w:r>
      <w:r>
        <w:t>and then overlays</w:t>
      </w:r>
      <w:r w:rsidRPr="00B408DF">
        <w:t xml:space="preserve"> </w:t>
      </w:r>
      <w:r w:rsidRPr="00B250AF">
        <w:rPr>
          <w:i/>
        </w:rPr>
        <w:t>_figure name</w:t>
      </w:r>
      <w:r w:rsidRPr="00B408DF">
        <w:t xml:space="preserve"> for the word “Figure” and the number.</w:t>
      </w:r>
      <w:r>
        <w:t xml:space="preserve"> (</w:t>
      </w:r>
      <w:r w:rsidRPr="000968AB">
        <w:rPr>
          <w:i/>
        </w:rPr>
        <w:t>_figure caption</w:t>
      </w:r>
      <w:r>
        <w:t xml:space="preserve"> is a paragraph style, while </w:t>
      </w:r>
      <w:r>
        <w:rPr>
          <w:i/>
        </w:rPr>
        <w:t>_figure name</w:t>
      </w:r>
      <w:r>
        <w:t xml:space="preserve"> is a character style.)</w:t>
      </w:r>
      <w:r w:rsidR="009E3858">
        <w:t xml:space="preserve"> The figure itself uses the </w:t>
      </w:r>
      <w:r w:rsidR="009E3858" w:rsidRPr="009E3858">
        <w:rPr>
          <w:i/>
          <w:iCs/>
        </w:rPr>
        <w:t>_figure</w:t>
      </w:r>
      <w:r w:rsidR="009E3858">
        <w:t xml:space="preserve"> style.</w:t>
      </w:r>
    </w:p>
    <w:p w14:paraId="1FEAC530" w14:textId="77777777" w:rsidR="0026129C" w:rsidRDefault="0026129C" w:rsidP="0026129C">
      <w:pPr>
        <w:pStyle w:val="bodytext"/>
      </w:pPr>
      <w:r>
        <w:t xml:space="preserve">If you reference a listing, figure, or table a second time, such as Figure 1, don’t use the </w:t>
      </w:r>
      <w:r w:rsidRPr="00B250AF">
        <w:rPr>
          <w:i/>
        </w:rPr>
        <w:t>_reference</w:t>
      </w:r>
      <w:r>
        <w:t xml:space="preserve"> style the second time.</w:t>
      </w:r>
    </w:p>
    <w:p w14:paraId="0C9B74B8" w14:textId="77777777" w:rsidR="0026129C" w:rsidRDefault="0026129C" w:rsidP="0026129C">
      <w:pPr>
        <w:pStyle w:val="Heading1"/>
      </w:pPr>
      <w:r>
        <w:lastRenderedPageBreak/>
        <w:t>Tables</w:t>
      </w:r>
    </w:p>
    <w:p w14:paraId="42D965C0" w14:textId="72CADE27" w:rsidR="0026129C" w:rsidRDefault="0026129C" w:rsidP="0026129C">
      <w:pPr>
        <w:pStyle w:val="bodytext"/>
      </w:pPr>
      <w:r>
        <w:t xml:space="preserve">Use </w:t>
      </w:r>
      <w:r w:rsidRPr="00B250AF">
        <w:rPr>
          <w:i/>
        </w:rPr>
        <w:t>_table caption</w:t>
      </w:r>
      <w:r>
        <w:t xml:space="preserve"> for table captions, which go above the table.</w:t>
      </w:r>
      <w:r w:rsidRPr="00E54AB8">
        <w:t xml:space="preserve"> </w:t>
      </w:r>
      <w:r>
        <w:t xml:space="preserve">Like listings and figures, mention the table in the body, using </w:t>
      </w:r>
      <w:r w:rsidRPr="00B250AF">
        <w:rPr>
          <w:i/>
        </w:rPr>
        <w:t>_reference</w:t>
      </w:r>
      <w:r>
        <w:t xml:space="preserve"> as the style. See </w:t>
      </w:r>
      <w:r w:rsidRPr="00BF1CF9">
        <w:rPr>
          <w:rStyle w:val="reference"/>
        </w:rPr>
        <w:fldChar w:fldCharType="begin"/>
      </w:r>
      <w:r w:rsidRPr="00BF1CF9">
        <w:rPr>
          <w:rStyle w:val="reference"/>
        </w:rPr>
        <w:instrText xml:space="preserve"> REF _Ref482955246 \h </w:instrText>
      </w:r>
      <w:r>
        <w:rPr>
          <w:rStyle w:val="reference"/>
        </w:rPr>
        <w:instrText xml:space="preserve"> \* MERGEFORMAT </w:instrText>
      </w:r>
      <w:r w:rsidRPr="00BF1CF9">
        <w:rPr>
          <w:rStyle w:val="reference"/>
        </w:rPr>
      </w:r>
      <w:r w:rsidRPr="00BF1CF9">
        <w:rPr>
          <w:rStyle w:val="reference"/>
        </w:rPr>
        <w:fldChar w:fldCharType="separate"/>
      </w:r>
      <w:r w:rsidR="00967D4C" w:rsidRPr="00967D4C">
        <w:rPr>
          <w:rStyle w:val="reference"/>
        </w:rPr>
        <w:t>Table 1</w:t>
      </w:r>
      <w:r w:rsidRPr="00BF1CF9">
        <w:rPr>
          <w:rStyle w:val="reference"/>
        </w:rPr>
        <w:fldChar w:fldCharType="end"/>
      </w:r>
      <w:r>
        <w:t>.</w:t>
      </w:r>
    </w:p>
    <w:p w14:paraId="2921455A" w14:textId="439C2E1D" w:rsidR="0026129C" w:rsidRDefault="0026129C" w:rsidP="0026129C">
      <w:pPr>
        <w:pStyle w:val="tablecaption"/>
      </w:pPr>
      <w:bookmarkStart w:id="6" w:name="_Ref482955246"/>
      <w:r w:rsidRPr="00BF1CF9">
        <w:rPr>
          <w:rStyle w:val="figurename"/>
        </w:rPr>
        <w:t xml:space="preserve">Table </w:t>
      </w:r>
      <w:r w:rsidRPr="00BF1CF9">
        <w:rPr>
          <w:rStyle w:val="figurename"/>
        </w:rPr>
        <w:fldChar w:fldCharType="begin"/>
      </w:r>
      <w:r w:rsidRPr="00BF1CF9">
        <w:rPr>
          <w:rStyle w:val="figurename"/>
        </w:rPr>
        <w:instrText xml:space="preserve"> SEQ Table \* ARABIC </w:instrText>
      </w:r>
      <w:r w:rsidRPr="00BF1CF9">
        <w:rPr>
          <w:rStyle w:val="figurename"/>
        </w:rPr>
        <w:fldChar w:fldCharType="separate"/>
      </w:r>
      <w:r w:rsidR="00967D4C">
        <w:rPr>
          <w:rStyle w:val="figurename"/>
          <w:noProof/>
        </w:rPr>
        <w:t>1</w:t>
      </w:r>
      <w:r w:rsidRPr="00BF1CF9">
        <w:rPr>
          <w:rStyle w:val="figurename"/>
        </w:rPr>
        <w:fldChar w:fldCharType="end"/>
      </w:r>
      <w:bookmarkEnd w:id="6"/>
      <w:r>
        <w:t xml:space="preserve">. This uses the </w:t>
      </w:r>
      <w:r w:rsidRPr="00B250AF">
        <w:rPr>
          <w:i/>
        </w:rPr>
        <w:t>_table caption</w:t>
      </w:r>
      <w:r>
        <w:t xml:space="preserve"> style</w:t>
      </w:r>
      <w:r w:rsidRPr="00E54AB8">
        <w:t xml:space="preserve"> </w:t>
      </w:r>
      <w:r>
        <w:t xml:space="preserve">for the caption but </w:t>
      </w:r>
      <w:r w:rsidRPr="00B250AF">
        <w:rPr>
          <w:i/>
        </w:rPr>
        <w:t>_figure name</w:t>
      </w:r>
      <w:r>
        <w:t xml:space="preserve"> for the word “Table” and the number.</w:t>
      </w:r>
    </w:p>
    <w:tbl>
      <w:tblPr>
        <w:tblStyle w:val="TableGrid"/>
        <w:tblW w:w="0" w:type="auto"/>
        <w:tblLook w:val="04A0" w:firstRow="1" w:lastRow="0" w:firstColumn="1" w:lastColumn="0" w:noHBand="0" w:noVBand="1"/>
      </w:tblPr>
      <w:tblGrid>
        <w:gridCol w:w="3978"/>
        <w:gridCol w:w="2340"/>
      </w:tblGrid>
      <w:tr w:rsidR="0026129C" w14:paraId="3C87C836" w14:textId="77777777" w:rsidTr="00DA59D3">
        <w:tc>
          <w:tcPr>
            <w:tcW w:w="3978" w:type="dxa"/>
          </w:tcPr>
          <w:p w14:paraId="7C6E55EC" w14:textId="77777777" w:rsidR="0026129C" w:rsidRDefault="0026129C" w:rsidP="00DA59D3">
            <w:pPr>
              <w:pStyle w:val="tablecolumnhead"/>
            </w:pPr>
            <w:r>
              <w:t>Column 1 (_Table Column Head style)</w:t>
            </w:r>
          </w:p>
        </w:tc>
        <w:tc>
          <w:tcPr>
            <w:tcW w:w="2340" w:type="dxa"/>
          </w:tcPr>
          <w:p w14:paraId="2FE342D6" w14:textId="77777777" w:rsidR="0026129C" w:rsidRDefault="0026129C" w:rsidP="00DA59D3">
            <w:pPr>
              <w:pStyle w:val="tablecolumnhead"/>
            </w:pPr>
            <w:r>
              <w:t>Column 2</w:t>
            </w:r>
          </w:p>
        </w:tc>
      </w:tr>
      <w:tr w:rsidR="0026129C" w14:paraId="59255006" w14:textId="77777777" w:rsidTr="00DA59D3">
        <w:tc>
          <w:tcPr>
            <w:tcW w:w="3978" w:type="dxa"/>
          </w:tcPr>
          <w:p w14:paraId="4018897F" w14:textId="77777777" w:rsidR="0026129C" w:rsidRDefault="0026129C" w:rsidP="00DA59D3">
            <w:pPr>
              <w:pStyle w:val="tabletext"/>
            </w:pPr>
            <w:r>
              <w:t>Text line 1, column 1 (_Table Text style)</w:t>
            </w:r>
          </w:p>
        </w:tc>
        <w:tc>
          <w:tcPr>
            <w:tcW w:w="2340" w:type="dxa"/>
          </w:tcPr>
          <w:p w14:paraId="085FAABA" w14:textId="77777777" w:rsidR="0026129C" w:rsidRDefault="0026129C" w:rsidP="00DA59D3">
            <w:pPr>
              <w:pStyle w:val="tabletext"/>
            </w:pPr>
            <w:r>
              <w:t>Text line 1, column 2</w:t>
            </w:r>
          </w:p>
        </w:tc>
      </w:tr>
    </w:tbl>
    <w:p w14:paraId="077BE7B3" w14:textId="77777777" w:rsidR="0026129C" w:rsidRDefault="0026129C" w:rsidP="0026129C">
      <w:pPr>
        <w:pStyle w:val="tableend"/>
      </w:pPr>
    </w:p>
    <w:p w14:paraId="3774789F" w14:textId="77777777" w:rsidR="0026129C" w:rsidRDefault="0026129C" w:rsidP="0026129C">
      <w:pPr>
        <w:pStyle w:val="bodytext"/>
      </w:pPr>
      <w:r>
        <w:t>If the table is followed by a text paragraph (as opposed to a heading), add a blank paragraph of style _Table End after the table to provide some spacing between the table and the following paragraph.</w:t>
      </w:r>
    </w:p>
    <w:p w14:paraId="0A444741" w14:textId="072050CD" w:rsidR="0026129C" w:rsidRDefault="0026129C" w:rsidP="0026129C">
      <w:pPr>
        <w:pStyle w:val="bodytext"/>
      </w:pPr>
      <w:r>
        <w:t xml:space="preserve">You can use any of Word’s table styles if you wish, as in </w:t>
      </w:r>
      <w:r w:rsidRPr="00BF1CF9">
        <w:rPr>
          <w:rStyle w:val="reference"/>
        </w:rPr>
        <w:fldChar w:fldCharType="begin"/>
      </w:r>
      <w:r w:rsidRPr="00BF1CF9">
        <w:rPr>
          <w:rStyle w:val="reference"/>
        </w:rPr>
        <w:instrText xml:space="preserve"> REF _Ref482955269 \h </w:instrText>
      </w:r>
      <w:r>
        <w:rPr>
          <w:rStyle w:val="reference"/>
        </w:rPr>
        <w:instrText xml:space="preserve"> \* MERGEFORMAT </w:instrText>
      </w:r>
      <w:r w:rsidRPr="00BF1CF9">
        <w:rPr>
          <w:rStyle w:val="reference"/>
        </w:rPr>
      </w:r>
      <w:r w:rsidRPr="00BF1CF9">
        <w:rPr>
          <w:rStyle w:val="reference"/>
        </w:rPr>
        <w:fldChar w:fldCharType="separate"/>
      </w:r>
      <w:r w:rsidR="00967D4C" w:rsidRPr="00967D4C">
        <w:rPr>
          <w:rStyle w:val="reference"/>
        </w:rPr>
        <w:t>Table 2</w:t>
      </w:r>
      <w:r w:rsidRPr="00BF1CF9">
        <w:rPr>
          <w:rStyle w:val="reference"/>
        </w:rPr>
        <w:fldChar w:fldCharType="end"/>
      </w:r>
      <w:r>
        <w:t>.</w:t>
      </w:r>
    </w:p>
    <w:p w14:paraId="786E33C5" w14:textId="48395179" w:rsidR="0026129C" w:rsidRDefault="0026129C" w:rsidP="0026129C">
      <w:pPr>
        <w:pStyle w:val="tablecaption"/>
      </w:pPr>
      <w:bookmarkStart w:id="7" w:name="_Ref482955269"/>
      <w:r w:rsidRPr="00BF1CF9">
        <w:rPr>
          <w:rStyle w:val="figurename"/>
        </w:rPr>
        <w:t xml:space="preserve">Table </w:t>
      </w:r>
      <w:r w:rsidRPr="00BF1CF9">
        <w:rPr>
          <w:rStyle w:val="figurename"/>
        </w:rPr>
        <w:fldChar w:fldCharType="begin"/>
      </w:r>
      <w:r w:rsidRPr="00BF1CF9">
        <w:rPr>
          <w:rStyle w:val="figurename"/>
        </w:rPr>
        <w:instrText xml:space="preserve"> SEQ Table \* ARABIC </w:instrText>
      </w:r>
      <w:r w:rsidRPr="00BF1CF9">
        <w:rPr>
          <w:rStyle w:val="figurename"/>
        </w:rPr>
        <w:fldChar w:fldCharType="separate"/>
      </w:r>
      <w:r w:rsidR="00967D4C">
        <w:rPr>
          <w:rStyle w:val="figurename"/>
          <w:noProof/>
        </w:rPr>
        <w:t>2</w:t>
      </w:r>
      <w:r w:rsidRPr="00BF1CF9">
        <w:rPr>
          <w:rStyle w:val="figurename"/>
        </w:rPr>
        <w:fldChar w:fldCharType="end"/>
      </w:r>
      <w:bookmarkEnd w:id="7"/>
      <w:r>
        <w:t>. This uses one of Word’s table styles.</w:t>
      </w:r>
    </w:p>
    <w:tbl>
      <w:tblPr>
        <w:tblStyle w:val="LightGrid-Accent2"/>
        <w:tblW w:w="0" w:type="auto"/>
        <w:tblLook w:val="04A0" w:firstRow="1" w:lastRow="0" w:firstColumn="1" w:lastColumn="0" w:noHBand="0" w:noVBand="1"/>
      </w:tblPr>
      <w:tblGrid>
        <w:gridCol w:w="2335"/>
        <w:gridCol w:w="2335"/>
        <w:gridCol w:w="2335"/>
        <w:gridCol w:w="2335"/>
      </w:tblGrid>
      <w:tr w:rsidR="0026129C" w14:paraId="1D21C7F6" w14:textId="77777777" w:rsidTr="00DA59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36C4FE62" w14:textId="77777777" w:rsidR="0026129C" w:rsidRDefault="0026129C" w:rsidP="00DA59D3">
            <w:pPr>
              <w:rPr>
                <w:lang w:eastAsia="de-DE"/>
              </w:rPr>
            </w:pPr>
            <w:r>
              <w:rPr>
                <w:lang w:eastAsia="de-DE"/>
              </w:rPr>
              <w:t>Column 1 Heading</w:t>
            </w:r>
          </w:p>
        </w:tc>
        <w:tc>
          <w:tcPr>
            <w:tcW w:w="2394" w:type="dxa"/>
          </w:tcPr>
          <w:p w14:paraId="3E5FCC25" w14:textId="77777777" w:rsidR="0026129C" w:rsidRDefault="0026129C" w:rsidP="00DA59D3">
            <w:pPr>
              <w:cnfStyle w:val="100000000000" w:firstRow="1" w:lastRow="0" w:firstColumn="0" w:lastColumn="0" w:oddVBand="0" w:evenVBand="0" w:oddHBand="0" w:evenHBand="0" w:firstRowFirstColumn="0" w:firstRowLastColumn="0" w:lastRowFirstColumn="0" w:lastRowLastColumn="0"/>
              <w:rPr>
                <w:lang w:eastAsia="de-DE"/>
              </w:rPr>
            </w:pPr>
            <w:r>
              <w:rPr>
                <w:lang w:eastAsia="de-DE"/>
              </w:rPr>
              <w:t>Column 2 Heading</w:t>
            </w:r>
          </w:p>
        </w:tc>
        <w:tc>
          <w:tcPr>
            <w:tcW w:w="2394" w:type="dxa"/>
          </w:tcPr>
          <w:p w14:paraId="7C277969" w14:textId="77777777" w:rsidR="0026129C" w:rsidRDefault="0026129C" w:rsidP="00DA59D3">
            <w:pPr>
              <w:cnfStyle w:val="100000000000" w:firstRow="1" w:lastRow="0" w:firstColumn="0" w:lastColumn="0" w:oddVBand="0" w:evenVBand="0" w:oddHBand="0" w:evenHBand="0" w:firstRowFirstColumn="0" w:firstRowLastColumn="0" w:lastRowFirstColumn="0" w:lastRowLastColumn="0"/>
              <w:rPr>
                <w:lang w:eastAsia="de-DE"/>
              </w:rPr>
            </w:pPr>
            <w:r>
              <w:rPr>
                <w:lang w:eastAsia="de-DE"/>
              </w:rPr>
              <w:t>Column 3 Heading</w:t>
            </w:r>
          </w:p>
        </w:tc>
        <w:tc>
          <w:tcPr>
            <w:tcW w:w="2394" w:type="dxa"/>
          </w:tcPr>
          <w:p w14:paraId="1169A669" w14:textId="77777777" w:rsidR="0026129C" w:rsidRDefault="0026129C" w:rsidP="00DA59D3">
            <w:pPr>
              <w:cnfStyle w:val="100000000000" w:firstRow="1" w:lastRow="0" w:firstColumn="0" w:lastColumn="0" w:oddVBand="0" w:evenVBand="0" w:oddHBand="0" w:evenHBand="0" w:firstRowFirstColumn="0" w:firstRowLastColumn="0" w:lastRowFirstColumn="0" w:lastRowLastColumn="0"/>
              <w:rPr>
                <w:lang w:eastAsia="de-DE"/>
              </w:rPr>
            </w:pPr>
            <w:r>
              <w:rPr>
                <w:lang w:eastAsia="de-DE"/>
              </w:rPr>
              <w:t>Column 4 Heading</w:t>
            </w:r>
          </w:p>
        </w:tc>
      </w:tr>
      <w:tr w:rsidR="0026129C" w14:paraId="650B564A"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3400FC96" w14:textId="77777777" w:rsidR="0026129C" w:rsidRPr="00186E8D" w:rsidRDefault="0026129C" w:rsidP="00DA59D3">
            <w:r w:rsidRPr="00186E8D">
              <w:t>Text for column 1</w:t>
            </w:r>
          </w:p>
        </w:tc>
        <w:tc>
          <w:tcPr>
            <w:tcW w:w="2394" w:type="dxa"/>
          </w:tcPr>
          <w:p w14:paraId="24E6E6A1" w14:textId="77777777" w:rsidR="0026129C" w:rsidRDefault="0026129C" w:rsidP="00DA59D3">
            <w:pPr>
              <w:cnfStyle w:val="000000100000" w:firstRow="0" w:lastRow="0" w:firstColumn="0" w:lastColumn="0" w:oddVBand="0" w:evenVBand="0" w:oddHBand="1" w:evenHBand="0" w:firstRowFirstColumn="0" w:firstRowLastColumn="0" w:lastRowFirstColumn="0" w:lastRowLastColumn="0"/>
              <w:rPr>
                <w:lang w:eastAsia="de-DE"/>
              </w:rPr>
            </w:pPr>
            <w:r>
              <w:rPr>
                <w:lang w:eastAsia="de-DE"/>
              </w:rPr>
              <w:t>Text for column 2</w:t>
            </w:r>
          </w:p>
        </w:tc>
        <w:tc>
          <w:tcPr>
            <w:tcW w:w="2394" w:type="dxa"/>
          </w:tcPr>
          <w:p w14:paraId="492A63B0" w14:textId="77777777" w:rsidR="0026129C" w:rsidRDefault="0026129C" w:rsidP="00DA59D3">
            <w:pPr>
              <w:cnfStyle w:val="000000100000" w:firstRow="0" w:lastRow="0" w:firstColumn="0" w:lastColumn="0" w:oddVBand="0" w:evenVBand="0" w:oddHBand="1" w:evenHBand="0" w:firstRowFirstColumn="0" w:firstRowLastColumn="0" w:lastRowFirstColumn="0" w:lastRowLastColumn="0"/>
              <w:rPr>
                <w:lang w:eastAsia="de-DE"/>
              </w:rPr>
            </w:pPr>
            <w:r>
              <w:rPr>
                <w:lang w:eastAsia="de-DE"/>
              </w:rPr>
              <w:t>Text for column 3</w:t>
            </w:r>
          </w:p>
        </w:tc>
        <w:tc>
          <w:tcPr>
            <w:tcW w:w="2394" w:type="dxa"/>
          </w:tcPr>
          <w:p w14:paraId="7A3F2F6D" w14:textId="77777777" w:rsidR="0026129C" w:rsidRDefault="0026129C" w:rsidP="00DA59D3">
            <w:pPr>
              <w:cnfStyle w:val="000000100000" w:firstRow="0" w:lastRow="0" w:firstColumn="0" w:lastColumn="0" w:oddVBand="0" w:evenVBand="0" w:oddHBand="1" w:evenHBand="0" w:firstRowFirstColumn="0" w:firstRowLastColumn="0" w:lastRowFirstColumn="0" w:lastRowLastColumn="0"/>
              <w:rPr>
                <w:lang w:eastAsia="de-DE"/>
              </w:rPr>
            </w:pPr>
            <w:r>
              <w:rPr>
                <w:lang w:eastAsia="de-DE"/>
              </w:rPr>
              <w:t>Text for column 4</w:t>
            </w:r>
          </w:p>
        </w:tc>
      </w:tr>
      <w:tr w:rsidR="0026129C" w14:paraId="141ACCAF"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7EFA5216" w14:textId="77777777" w:rsidR="0026129C" w:rsidRDefault="0026129C" w:rsidP="00DA59D3">
            <w:pPr>
              <w:rPr>
                <w:lang w:eastAsia="de-DE"/>
              </w:rPr>
            </w:pPr>
            <w:r>
              <w:rPr>
                <w:lang w:eastAsia="de-DE"/>
              </w:rPr>
              <w:t>Text for column 1</w:t>
            </w:r>
          </w:p>
        </w:tc>
        <w:tc>
          <w:tcPr>
            <w:tcW w:w="2394" w:type="dxa"/>
          </w:tcPr>
          <w:p w14:paraId="642C03D6" w14:textId="77777777" w:rsidR="0026129C" w:rsidRDefault="0026129C" w:rsidP="00DA59D3">
            <w:pPr>
              <w:cnfStyle w:val="000000010000" w:firstRow="0" w:lastRow="0" w:firstColumn="0" w:lastColumn="0" w:oddVBand="0" w:evenVBand="0" w:oddHBand="0" w:evenHBand="1" w:firstRowFirstColumn="0" w:firstRowLastColumn="0" w:lastRowFirstColumn="0" w:lastRowLastColumn="0"/>
              <w:rPr>
                <w:lang w:eastAsia="de-DE"/>
              </w:rPr>
            </w:pPr>
            <w:r>
              <w:rPr>
                <w:lang w:eastAsia="de-DE"/>
              </w:rPr>
              <w:t>Text for column 2</w:t>
            </w:r>
          </w:p>
        </w:tc>
        <w:tc>
          <w:tcPr>
            <w:tcW w:w="2394" w:type="dxa"/>
          </w:tcPr>
          <w:p w14:paraId="079C0DAD" w14:textId="77777777" w:rsidR="0026129C" w:rsidRDefault="0026129C" w:rsidP="00DA59D3">
            <w:pPr>
              <w:cnfStyle w:val="000000010000" w:firstRow="0" w:lastRow="0" w:firstColumn="0" w:lastColumn="0" w:oddVBand="0" w:evenVBand="0" w:oddHBand="0" w:evenHBand="1" w:firstRowFirstColumn="0" w:firstRowLastColumn="0" w:lastRowFirstColumn="0" w:lastRowLastColumn="0"/>
              <w:rPr>
                <w:lang w:eastAsia="de-DE"/>
              </w:rPr>
            </w:pPr>
            <w:r>
              <w:rPr>
                <w:lang w:eastAsia="de-DE"/>
              </w:rPr>
              <w:t>Text for column 3</w:t>
            </w:r>
          </w:p>
        </w:tc>
        <w:tc>
          <w:tcPr>
            <w:tcW w:w="2394" w:type="dxa"/>
          </w:tcPr>
          <w:p w14:paraId="08C54CAA" w14:textId="77777777" w:rsidR="0026129C" w:rsidRDefault="0026129C" w:rsidP="00DA59D3">
            <w:pPr>
              <w:cnfStyle w:val="000000010000" w:firstRow="0" w:lastRow="0" w:firstColumn="0" w:lastColumn="0" w:oddVBand="0" w:evenVBand="0" w:oddHBand="0" w:evenHBand="1" w:firstRowFirstColumn="0" w:firstRowLastColumn="0" w:lastRowFirstColumn="0" w:lastRowLastColumn="0"/>
              <w:rPr>
                <w:lang w:eastAsia="de-DE"/>
              </w:rPr>
            </w:pPr>
            <w:r>
              <w:rPr>
                <w:lang w:eastAsia="de-DE"/>
              </w:rPr>
              <w:t>Text for column 4</w:t>
            </w:r>
          </w:p>
        </w:tc>
      </w:tr>
    </w:tbl>
    <w:p w14:paraId="632B0E85" w14:textId="77777777" w:rsidR="0026129C" w:rsidRDefault="0026129C" w:rsidP="0026129C">
      <w:pPr>
        <w:pStyle w:val="Heading1"/>
      </w:pPr>
      <w:r>
        <w:t>Captions</w:t>
      </w:r>
    </w:p>
    <w:p w14:paraId="05D8DFF5" w14:textId="3DDF1624" w:rsidR="0026129C" w:rsidRDefault="0026129C" w:rsidP="0026129C">
      <w:pPr>
        <w:pStyle w:val="bodytext"/>
      </w:pPr>
      <w:r>
        <w:t xml:space="preserve">The best way to insert the caption for figures, tables, and listings is to use the Insert Caption function in the References tab of the Word ribbon; see </w:t>
      </w:r>
      <w:r w:rsidRPr="000968AB">
        <w:rPr>
          <w:rStyle w:val="reference"/>
        </w:rPr>
        <w:fldChar w:fldCharType="begin"/>
      </w:r>
      <w:r w:rsidRPr="000968AB">
        <w:rPr>
          <w:rStyle w:val="reference"/>
        </w:rPr>
        <w:instrText xml:space="preserve"> REF _Ref387408956 \h </w:instrText>
      </w:r>
      <w:r>
        <w:rPr>
          <w:rStyle w:val="reference"/>
        </w:rPr>
        <w:instrText xml:space="preserve"> \* MERGEFORMAT </w:instrText>
      </w:r>
      <w:r w:rsidRPr="000968AB">
        <w:rPr>
          <w:rStyle w:val="reference"/>
        </w:rPr>
      </w:r>
      <w:r w:rsidRPr="000968AB">
        <w:rPr>
          <w:rStyle w:val="reference"/>
        </w:rPr>
        <w:fldChar w:fldCharType="separate"/>
      </w:r>
      <w:r w:rsidR="00967D4C" w:rsidRPr="00967D4C">
        <w:rPr>
          <w:rStyle w:val="reference"/>
        </w:rPr>
        <w:t>Figure 5</w:t>
      </w:r>
      <w:r w:rsidRPr="000968AB">
        <w:rPr>
          <w:rStyle w:val="reference"/>
        </w:rPr>
        <w:fldChar w:fldCharType="end"/>
      </w:r>
      <w:r>
        <w:t xml:space="preserve">. Because Insert Caption always inserts using the built-in </w:t>
      </w:r>
      <w:r>
        <w:rPr>
          <w:i/>
        </w:rPr>
        <w:t>Caption</w:t>
      </w:r>
      <w:r>
        <w:t xml:space="preserve"> style, we’ve defined macros to insert table, figure and listing captions and change them to the right style, and </w:t>
      </w:r>
      <w:r w:rsidR="009E3858">
        <w:t xml:space="preserve">we’ve </w:t>
      </w:r>
      <w:r>
        <w:t>provided keyboard shortcuts for them. Use:</w:t>
      </w:r>
    </w:p>
    <w:p w14:paraId="6C147319" w14:textId="77777777" w:rsidR="0026129C" w:rsidRDefault="0026129C" w:rsidP="0026129C">
      <w:pPr>
        <w:pStyle w:val="bulletfirst"/>
      </w:pPr>
      <w:r>
        <w:t>Ctrl+Alt+Shift+C for a new figure caption.</w:t>
      </w:r>
    </w:p>
    <w:p w14:paraId="67906FA7" w14:textId="77777777" w:rsidR="0026129C" w:rsidRDefault="0026129C" w:rsidP="0026129C">
      <w:pPr>
        <w:pStyle w:val="bullet"/>
        <w:numPr>
          <w:ilvl w:val="0"/>
          <w:numId w:val="11"/>
        </w:numPr>
      </w:pPr>
      <w:r>
        <w:t>Ctrl+Alt+Shift+L for a new listing caption.</w:t>
      </w:r>
    </w:p>
    <w:p w14:paraId="2B185753" w14:textId="77777777" w:rsidR="0026129C" w:rsidRPr="00E64F60" w:rsidRDefault="0026129C" w:rsidP="0026129C">
      <w:pPr>
        <w:pStyle w:val="bulletlast"/>
      </w:pPr>
      <w:r>
        <w:t xml:space="preserve">Ctrl+Alt+Shift+T for a new table caption. </w:t>
      </w:r>
    </w:p>
    <w:p w14:paraId="5FDAD614" w14:textId="68C418DE" w:rsidR="0026129C" w:rsidRDefault="0026129C" w:rsidP="0026129C">
      <w:pPr>
        <w:pStyle w:val="bodytext"/>
      </w:pPr>
      <w:r>
        <w:t>The best way to insert a reference to a figure, table, or listing (such as this one: “</w:t>
      </w:r>
      <w:r w:rsidRPr="000968AB">
        <w:fldChar w:fldCharType="begin"/>
      </w:r>
      <w:r w:rsidRPr="0047466F">
        <w:instrText xml:space="preserve"> REF _Ref387408956 \h </w:instrText>
      </w:r>
      <w:r w:rsidRPr="000968AB">
        <w:instrText xml:space="preserve"> \* MERGEFORMAT </w:instrText>
      </w:r>
      <w:r w:rsidRPr="000968AB">
        <w:fldChar w:fldCharType="separate"/>
      </w:r>
      <w:r w:rsidR="00967D4C" w:rsidRPr="00967D4C">
        <w:t>Figure 5</w:t>
      </w:r>
      <w:r w:rsidRPr="000968AB">
        <w:fldChar w:fldCharType="end"/>
      </w:r>
      <w:r>
        <w:t xml:space="preserve">”) is to use the Cross-reference function in the References tab (or use the keyboard shortcut we defined, Ctrl+Alt+X); be sure to choose the right kind of object and set the Insert Reference To option to “Only label and number.” </w:t>
      </w:r>
    </w:p>
    <w:p w14:paraId="6953AFAE" w14:textId="77777777" w:rsidR="0026129C" w:rsidRDefault="0026129C" w:rsidP="0026129C">
      <w:pPr>
        <w:pStyle w:val="bodytext"/>
      </w:pPr>
      <w:r>
        <w:t>The advantage of doing insertion this way rather than typing “Figure 3” in the caption and in the reference is that if you later add a figure above this one, Word will automatically renumber the captions and references to them (you may have to select all the text in the document and press F9 to force a refresh).</w:t>
      </w:r>
    </w:p>
    <w:p w14:paraId="4A878E10" w14:textId="77777777" w:rsidR="0026129C" w:rsidRDefault="0026129C" w:rsidP="0026129C">
      <w:pPr>
        <w:pStyle w:val="figure"/>
      </w:pPr>
      <w:r>
        <w:rPr>
          <w:noProof/>
        </w:rPr>
        <w:lastRenderedPageBreak/>
        <w:drawing>
          <wp:inline distT="0" distB="0" distL="0" distR="0" wp14:anchorId="501345CD" wp14:editId="0E699EE5">
            <wp:extent cx="5943600" cy="11925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192530"/>
                    </a:xfrm>
                    <a:prstGeom prst="rect">
                      <a:avLst/>
                    </a:prstGeom>
                  </pic:spPr>
                </pic:pic>
              </a:graphicData>
            </a:graphic>
          </wp:inline>
        </w:drawing>
      </w:r>
    </w:p>
    <w:p w14:paraId="4D61CC36" w14:textId="250302E1" w:rsidR="0026129C" w:rsidRPr="00205B8D" w:rsidRDefault="0026129C" w:rsidP="0026129C">
      <w:pPr>
        <w:pStyle w:val="figurecaption"/>
      </w:pPr>
      <w:bookmarkStart w:id="8" w:name="_Ref387408956"/>
      <w:r w:rsidRPr="00205B8D">
        <w:rPr>
          <w:rStyle w:val="figurename"/>
        </w:rPr>
        <w:t xml:space="preserve">Figure </w:t>
      </w:r>
      <w:r w:rsidRPr="00205B8D">
        <w:rPr>
          <w:rStyle w:val="figurename"/>
        </w:rPr>
        <w:fldChar w:fldCharType="begin"/>
      </w:r>
      <w:r w:rsidRPr="00205B8D">
        <w:rPr>
          <w:rStyle w:val="figurename"/>
        </w:rPr>
        <w:instrText xml:space="preserve"> SEQ Figure \* ARABIC </w:instrText>
      </w:r>
      <w:r w:rsidRPr="00205B8D">
        <w:rPr>
          <w:rStyle w:val="figurename"/>
        </w:rPr>
        <w:fldChar w:fldCharType="separate"/>
      </w:r>
      <w:r w:rsidR="00967D4C">
        <w:rPr>
          <w:rStyle w:val="figurename"/>
          <w:noProof/>
        </w:rPr>
        <w:t>5</w:t>
      </w:r>
      <w:r w:rsidRPr="00205B8D">
        <w:rPr>
          <w:rStyle w:val="figurename"/>
        </w:rPr>
        <w:fldChar w:fldCharType="end"/>
      </w:r>
      <w:bookmarkEnd w:id="8"/>
      <w:r>
        <w:t>. Use Insert Caption to add a caption for figures, tables, and listings.</w:t>
      </w:r>
    </w:p>
    <w:p w14:paraId="3BE409A3" w14:textId="77777777" w:rsidR="0026129C" w:rsidRDefault="0026129C" w:rsidP="0026129C">
      <w:pPr>
        <w:pStyle w:val="Heading1"/>
      </w:pPr>
      <w:r>
        <w:t>Bullets</w:t>
      </w:r>
    </w:p>
    <w:p w14:paraId="365279C6" w14:textId="77777777" w:rsidR="0026129C" w:rsidRDefault="0026129C" w:rsidP="0026129C">
      <w:pPr>
        <w:pStyle w:val="bulletfirst"/>
      </w:pPr>
      <w:r>
        <w:t xml:space="preserve">Use </w:t>
      </w:r>
      <w:r w:rsidRPr="00B250AF">
        <w:rPr>
          <w:i/>
        </w:rPr>
        <w:t>_bullet first</w:t>
      </w:r>
      <w:r>
        <w:t xml:space="preserve"> for the first bullet in a list.</w:t>
      </w:r>
    </w:p>
    <w:p w14:paraId="15166651" w14:textId="77777777" w:rsidR="0026129C" w:rsidRDefault="0026129C" w:rsidP="0026129C">
      <w:pPr>
        <w:pStyle w:val="bullet"/>
        <w:numPr>
          <w:ilvl w:val="0"/>
          <w:numId w:val="11"/>
        </w:numPr>
      </w:pPr>
      <w:r>
        <w:t xml:space="preserve">Use </w:t>
      </w:r>
      <w:r w:rsidRPr="00B250AF">
        <w:rPr>
          <w:i/>
        </w:rPr>
        <w:t>_bullet</w:t>
      </w:r>
      <w:r>
        <w:t xml:space="preserve"> for the middle items in a bulleted list. The styles are set up to make that easy for you.</w:t>
      </w:r>
    </w:p>
    <w:p w14:paraId="175FEC8C" w14:textId="77777777" w:rsidR="0026129C" w:rsidRDefault="0026129C" w:rsidP="0026129C">
      <w:pPr>
        <w:pStyle w:val="bullet"/>
        <w:numPr>
          <w:ilvl w:val="0"/>
          <w:numId w:val="11"/>
        </w:numPr>
      </w:pPr>
      <w:r>
        <w:t>Don't forget to make all the bulleted items agree in form. That is, if one is a sentence, all should be sentences. If one is a fragment finishing some lead-in phrase, all should be fragments finishing that lead-in phrase.</w:t>
      </w:r>
    </w:p>
    <w:p w14:paraId="56027666" w14:textId="77777777" w:rsidR="0026129C" w:rsidRPr="007C6014" w:rsidRDefault="0026129C" w:rsidP="0026129C">
      <w:pPr>
        <w:pStyle w:val="bulletlast"/>
      </w:pPr>
      <w:r>
        <w:t xml:space="preserve">Use </w:t>
      </w:r>
      <w:r w:rsidRPr="00B250AF">
        <w:rPr>
          <w:i/>
        </w:rPr>
        <w:t>_bullet last</w:t>
      </w:r>
      <w:r>
        <w:t xml:space="preserve"> for the last item in a bulleted list.</w:t>
      </w:r>
    </w:p>
    <w:p w14:paraId="37850218" w14:textId="77777777" w:rsidR="0026129C" w:rsidRDefault="0026129C" w:rsidP="0026129C">
      <w:pPr>
        <w:pStyle w:val="Heading1"/>
      </w:pPr>
      <w:r>
        <w:t>Summary of styles</w:t>
      </w:r>
    </w:p>
    <w:p w14:paraId="04AE20CC" w14:textId="73449888" w:rsidR="0026129C" w:rsidRDefault="0026129C" w:rsidP="0026129C">
      <w:pPr>
        <w:pStyle w:val="bodytext"/>
        <w:rPr>
          <w:lang w:eastAsia="en-US"/>
        </w:rPr>
      </w:pPr>
      <w:r w:rsidRPr="007B11BE">
        <w:rPr>
          <w:rStyle w:val="reference"/>
        </w:rPr>
        <w:fldChar w:fldCharType="begin"/>
      </w:r>
      <w:r w:rsidRPr="007B11BE">
        <w:rPr>
          <w:rStyle w:val="reference"/>
        </w:rPr>
        <w:instrText xml:space="preserve"> REF _Ref372557945 \h </w:instrText>
      </w:r>
      <w:r>
        <w:rPr>
          <w:rStyle w:val="reference"/>
        </w:rPr>
        <w:instrText xml:space="preserve"> \* MERGEFORMAT </w:instrText>
      </w:r>
      <w:r w:rsidRPr="007B11BE">
        <w:rPr>
          <w:rStyle w:val="reference"/>
        </w:rPr>
      </w:r>
      <w:r w:rsidRPr="007B11BE">
        <w:rPr>
          <w:rStyle w:val="reference"/>
        </w:rPr>
        <w:fldChar w:fldCharType="separate"/>
      </w:r>
      <w:r w:rsidR="00967D4C" w:rsidRPr="00967D4C">
        <w:rPr>
          <w:rStyle w:val="reference"/>
        </w:rPr>
        <w:t>Table 3</w:t>
      </w:r>
      <w:r w:rsidRPr="007B11BE">
        <w:rPr>
          <w:rStyle w:val="reference"/>
        </w:rPr>
        <w:fldChar w:fldCharType="end"/>
      </w:r>
      <w:r>
        <w:rPr>
          <w:lang w:eastAsia="en-US"/>
        </w:rPr>
        <w:t xml:space="preserve"> shows a complete list of the styles available in the template.</w:t>
      </w:r>
    </w:p>
    <w:p w14:paraId="272CEFED" w14:textId="259B544D" w:rsidR="0026129C" w:rsidRDefault="0026129C" w:rsidP="0026129C">
      <w:pPr>
        <w:pStyle w:val="tablecaption"/>
        <w:rPr>
          <w:lang w:eastAsia="en-US"/>
        </w:rPr>
      </w:pPr>
      <w:bookmarkStart w:id="9" w:name="_Ref372557945"/>
      <w:r w:rsidRPr="007B11BE">
        <w:rPr>
          <w:rStyle w:val="figurename"/>
        </w:rPr>
        <w:t xml:space="preserve">Table </w:t>
      </w:r>
      <w:r w:rsidRPr="007B11BE">
        <w:rPr>
          <w:rStyle w:val="figurename"/>
        </w:rPr>
        <w:fldChar w:fldCharType="begin"/>
      </w:r>
      <w:r w:rsidRPr="007B11BE">
        <w:rPr>
          <w:rStyle w:val="figurename"/>
        </w:rPr>
        <w:instrText xml:space="preserve"> SEQ Table \* ARABIC </w:instrText>
      </w:r>
      <w:r w:rsidRPr="007B11BE">
        <w:rPr>
          <w:rStyle w:val="figurename"/>
        </w:rPr>
        <w:fldChar w:fldCharType="separate"/>
      </w:r>
      <w:r w:rsidR="00967D4C">
        <w:rPr>
          <w:rStyle w:val="figurename"/>
          <w:noProof/>
        </w:rPr>
        <w:t>3</w:t>
      </w:r>
      <w:r w:rsidRPr="007B11BE">
        <w:rPr>
          <w:rStyle w:val="figurename"/>
        </w:rPr>
        <w:fldChar w:fldCharType="end"/>
      </w:r>
      <w:bookmarkEnd w:id="9"/>
      <w:r>
        <w:t>. These are the styles available in the template.</w:t>
      </w:r>
    </w:p>
    <w:tbl>
      <w:tblPr>
        <w:tblStyle w:val="MediumShading1-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7277"/>
      </w:tblGrid>
      <w:tr w:rsidR="0026129C" w:rsidRPr="007B11BE" w14:paraId="37302384" w14:textId="77777777" w:rsidTr="00DA59D3">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088" w:type="dxa"/>
            <w:tcBorders>
              <w:top w:val="none" w:sz="0" w:space="0" w:color="auto"/>
              <w:left w:val="none" w:sz="0" w:space="0" w:color="auto"/>
              <w:bottom w:val="none" w:sz="0" w:space="0" w:color="auto"/>
              <w:right w:val="none" w:sz="0" w:space="0" w:color="auto"/>
            </w:tcBorders>
          </w:tcPr>
          <w:p w14:paraId="01FD2B52" w14:textId="77777777" w:rsidR="0026129C" w:rsidRPr="007B11BE" w:rsidRDefault="0026129C" w:rsidP="00DA59D3">
            <w:pPr>
              <w:pStyle w:val="tablecolumnhead"/>
              <w:rPr>
                <w:b/>
              </w:rPr>
            </w:pPr>
            <w:r w:rsidRPr="007B11BE">
              <w:rPr>
                <w:b/>
              </w:rPr>
              <w:t>Style</w:t>
            </w:r>
          </w:p>
        </w:tc>
        <w:tc>
          <w:tcPr>
            <w:tcW w:w="7380" w:type="dxa"/>
            <w:tcBorders>
              <w:top w:val="none" w:sz="0" w:space="0" w:color="auto"/>
              <w:left w:val="none" w:sz="0" w:space="0" w:color="auto"/>
              <w:bottom w:val="none" w:sz="0" w:space="0" w:color="auto"/>
              <w:right w:val="none" w:sz="0" w:space="0" w:color="auto"/>
            </w:tcBorders>
          </w:tcPr>
          <w:p w14:paraId="6873A28E" w14:textId="77777777" w:rsidR="0026129C" w:rsidRPr="007B11BE" w:rsidRDefault="0026129C" w:rsidP="00DA59D3">
            <w:pPr>
              <w:pStyle w:val="tablecolumnhead"/>
              <w:cnfStyle w:val="100000000000" w:firstRow="1" w:lastRow="0" w:firstColumn="0" w:lastColumn="0" w:oddVBand="0" w:evenVBand="0" w:oddHBand="0" w:evenHBand="0" w:firstRowFirstColumn="0" w:firstRowLastColumn="0" w:lastRowFirstColumn="0" w:lastRowLastColumn="0"/>
              <w:rPr>
                <w:b/>
              </w:rPr>
            </w:pPr>
            <w:r w:rsidRPr="007B11BE">
              <w:rPr>
                <w:b/>
              </w:rPr>
              <w:t>Used For</w:t>
            </w:r>
          </w:p>
        </w:tc>
      </w:tr>
      <w:tr w:rsidR="0026129C" w:rsidRPr="007B11BE" w14:paraId="604DE5A4"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4CCF4815" w14:textId="77777777" w:rsidR="0026129C" w:rsidRPr="007B11BE" w:rsidRDefault="0026129C" w:rsidP="00DA59D3">
            <w:pPr>
              <w:pStyle w:val="tabletext"/>
            </w:pPr>
            <w:r w:rsidRPr="007B11BE">
              <w:t>_bio</w:t>
            </w:r>
          </w:p>
        </w:tc>
        <w:tc>
          <w:tcPr>
            <w:tcW w:w="7380" w:type="dxa"/>
            <w:tcBorders>
              <w:left w:val="none" w:sz="0" w:space="0" w:color="auto"/>
            </w:tcBorders>
          </w:tcPr>
          <w:p w14:paraId="470D3242"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Your biography at the end of the document</w:t>
            </w:r>
          </w:p>
        </w:tc>
      </w:tr>
      <w:tr w:rsidR="0026129C" w:rsidRPr="007B11BE" w14:paraId="126BF4CE"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76FB25A" w14:textId="77777777" w:rsidR="0026129C" w:rsidRPr="007B11BE" w:rsidRDefault="0026129C" w:rsidP="00DA59D3">
            <w:pPr>
              <w:pStyle w:val="tabletext"/>
            </w:pPr>
            <w:r w:rsidRPr="007B11BE">
              <w:t>_body text</w:t>
            </w:r>
          </w:p>
        </w:tc>
        <w:tc>
          <w:tcPr>
            <w:tcW w:w="7380" w:type="dxa"/>
            <w:tcBorders>
              <w:left w:val="none" w:sz="0" w:space="0" w:color="auto"/>
            </w:tcBorders>
          </w:tcPr>
          <w:p w14:paraId="0319DE25"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Most paragraphs</w:t>
            </w:r>
          </w:p>
        </w:tc>
      </w:tr>
      <w:tr w:rsidR="0026129C" w:rsidRPr="007B11BE" w14:paraId="6D762F79"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29B41A1" w14:textId="77777777" w:rsidR="0026129C" w:rsidRPr="007B11BE" w:rsidRDefault="0026129C" w:rsidP="00DA59D3">
            <w:pPr>
              <w:pStyle w:val="tabletext"/>
            </w:pPr>
            <w:r w:rsidRPr="007B11BE">
              <w:t>_bullet</w:t>
            </w:r>
          </w:p>
        </w:tc>
        <w:tc>
          <w:tcPr>
            <w:tcW w:w="7380" w:type="dxa"/>
            <w:tcBorders>
              <w:left w:val="none" w:sz="0" w:space="0" w:color="auto"/>
            </w:tcBorders>
          </w:tcPr>
          <w:p w14:paraId="29319036"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Bulleted text</w:t>
            </w:r>
          </w:p>
        </w:tc>
      </w:tr>
      <w:tr w:rsidR="0026129C" w:rsidRPr="007B11BE" w14:paraId="348979F7"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6A081636" w14:textId="77777777" w:rsidR="0026129C" w:rsidRPr="007B11BE" w:rsidRDefault="0026129C" w:rsidP="00DA59D3">
            <w:pPr>
              <w:pStyle w:val="tabletext"/>
            </w:pPr>
            <w:r w:rsidRPr="007B11BE">
              <w:t>_bullet first</w:t>
            </w:r>
          </w:p>
        </w:tc>
        <w:tc>
          <w:tcPr>
            <w:tcW w:w="7380" w:type="dxa"/>
            <w:tcBorders>
              <w:left w:val="none" w:sz="0" w:space="0" w:color="auto"/>
            </w:tcBorders>
          </w:tcPr>
          <w:p w14:paraId="53490D21"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The first item in a bulleted list</w:t>
            </w:r>
          </w:p>
        </w:tc>
      </w:tr>
      <w:tr w:rsidR="0026129C" w:rsidRPr="007B11BE" w14:paraId="59250657"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1918BD71" w14:textId="77777777" w:rsidR="0026129C" w:rsidRPr="007B11BE" w:rsidRDefault="0026129C" w:rsidP="00DA59D3">
            <w:pPr>
              <w:pStyle w:val="tabletext"/>
            </w:pPr>
            <w:r w:rsidRPr="007B11BE">
              <w:t>_bullet last</w:t>
            </w:r>
          </w:p>
        </w:tc>
        <w:tc>
          <w:tcPr>
            <w:tcW w:w="7380" w:type="dxa"/>
            <w:tcBorders>
              <w:left w:val="none" w:sz="0" w:space="0" w:color="auto"/>
            </w:tcBorders>
          </w:tcPr>
          <w:p w14:paraId="6528612E"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The last item in a bulleted</w:t>
            </w:r>
            <w:r>
              <w:t xml:space="preserve"> </w:t>
            </w:r>
            <w:r w:rsidRPr="007B11BE">
              <w:t>list</w:t>
            </w:r>
          </w:p>
        </w:tc>
      </w:tr>
      <w:tr w:rsidR="0026129C" w:rsidRPr="007B11BE" w14:paraId="44906AA1"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7C710F45" w14:textId="77777777" w:rsidR="0026129C" w:rsidRPr="007B11BE" w:rsidRDefault="0026129C" w:rsidP="00DA59D3">
            <w:pPr>
              <w:pStyle w:val="tabletext"/>
            </w:pPr>
            <w:r w:rsidRPr="007B11BE">
              <w:t>_code</w:t>
            </w:r>
          </w:p>
        </w:tc>
        <w:tc>
          <w:tcPr>
            <w:tcW w:w="7380" w:type="dxa"/>
            <w:tcBorders>
              <w:left w:val="none" w:sz="0" w:space="0" w:color="auto"/>
            </w:tcBorders>
          </w:tcPr>
          <w:p w14:paraId="1863B7D7"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Most code lines</w:t>
            </w:r>
          </w:p>
        </w:tc>
      </w:tr>
      <w:tr w:rsidR="0026129C" w:rsidRPr="007B11BE" w14:paraId="380B8F89"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73576CD0" w14:textId="77777777" w:rsidR="0026129C" w:rsidRPr="007B11BE" w:rsidRDefault="0026129C" w:rsidP="00DA59D3">
            <w:pPr>
              <w:pStyle w:val="tabletext"/>
            </w:pPr>
            <w:r w:rsidRPr="007B11BE">
              <w:t>_code first line</w:t>
            </w:r>
          </w:p>
        </w:tc>
        <w:tc>
          <w:tcPr>
            <w:tcW w:w="7380" w:type="dxa"/>
            <w:tcBorders>
              <w:left w:val="none" w:sz="0" w:space="0" w:color="auto"/>
            </w:tcBorders>
          </w:tcPr>
          <w:p w14:paraId="7BF66EF4"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The first line of code</w:t>
            </w:r>
          </w:p>
        </w:tc>
      </w:tr>
      <w:tr w:rsidR="0026129C" w:rsidRPr="007B11BE" w14:paraId="20A25F3C"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E8E4F37" w14:textId="77777777" w:rsidR="0026129C" w:rsidRPr="007B11BE" w:rsidRDefault="0026129C" w:rsidP="00DA59D3">
            <w:pPr>
              <w:pStyle w:val="tabletext"/>
            </w:pPr>
            <w:r w:rsidRPr="007B11BE">
              <w:t>_code last line</w:t>
            </w:r>
          </w:p>
        </w:tc>
        <w:tc>
          <w:tcPr>
            <w:tcW w:w="7380" w:type="dxa"/>
            <w:tcBorders>
              <w:left w:val="none" w:sz="0" w:space="0" w:color="auto"/>
            </w:tcBorders>
          </w:tcPr>
          <w:p w14:paraId="2481BFA8"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The last line of code</w:t>
            </w:r>
          </w:p>
        </w:tc>
      </w:tr>
      <w:tr w:rsidR="0026129C" w:rsidRPr="007B11BE" w14:paraId="3E88082A"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102C340D" w14:textId="77777777" w:rsidR="0026129C" w:rsidRPr="007B11BE" w:rsidRDefault="0026129C" w:rsidP="00DA59D3">
            <w:pPr>
              <w:pStyle w:val="tabletext"/>
            </w:pPr>
            <w:r w:rsidRPr="007B11BE">
              <w:t>_code single line</w:t>
            </w:r>
          </w:p>
        </w:tc>
        <w:tc>
          <w:tcPr>
            <w:tcW w:w="7380" w:type="dxa"/>
            <w:tcBorders>
              <w:left w:val="none" w:sz="0" w:space="0" w:color="auto"/>
            </w:tcBorders>
          </w:tcPr>
          <w:p w14:paraId="0AD5937E"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A single line of code</w:t>
            </w:r>
          </w:p>
        </w:tc>
      </w:tr>
      <w:tr w:rsidR="0026129C" w:rsidRPr="007B11BE" w14:paraId="410CF917"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03AE005D" w14:textId="77777777" w:rsidR="0026129C" w:rsidRPr="007B11BE" w:rsidRDefault="0026129C" w:rsidP="00DA59D3">
            <w:pPr>
              <w:pStyle w:val="tabletext"/>
            </w:pPr>
            <w:r w:rsidRPr="007B11BE">
              <w:t>_figure</w:t>
            </w:r>
          </w:p>
        </w:tc>
        <w:tc>
          <w:tcPr>
            <w:tcW w:w="7380" w:type="dxa"/>
            <w:tcBorders>
              <w:left w:val="none" w:sz="0" w:space="0" w:color="auto"/>
            </w:tcBorders>
          </w:tcPr>
          <w:p w14:paraId="45509FBD"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Figures</w:t>
            </w:r>
          </w:p>
        </w:tc>
      </w:tr>
      <w:tr w:rsidR="0026129C" w:rsidRPr="007B11BE" w14:paraId="4332030E"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9BCC29F" w14:textId="77777777" w:rsidR="0026129C" w:rsidRPr="007B11BE" w:rsidRDefault="0026129C" w:rsidP="00DA59D3">
            <w:pPr>
              <w:pStyle w:val="tabletext"/>
            </w:pPr>
            <w:r w:rsidRPr="007B11BE">
              <w:t>_figure caption</w:t>
            </w:r>
          </w:p>
        </w:tc>
        <w:tc>
          <w:tcPr>
            <w:tcW w:w="7380" w:type="dxa"/>
            <w:tcBorders>
              <w:left w:val="none" w:sz="0" w:space="0" w:color="auto"/>
            </w:tcBorders>
          </w:tcPr>
          <w:p w14:paraId="49830A61"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The caption of a figure</w:t>
            </w:r>
          </w:p>
        </w:tc>
      </w:tr>
      <w:tr w:rsidR="0026129C" w:rsidRPr="007B11BE" w14:paraId="008E7FAC"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70AC056D" w14:textId="77777777" w:rsidR="0026129C" w:rsidRPr="007B11BE" w:rsidRDefault="0026129C" w:rsidP="00DA59D3">
            <w:pPr>
              <w:pStyle w:val="tabletext"/>
            </w:pPr>
            <w:r w:rsidRPr="007B11BE">
              <w:t>_figure name</w:t>
            </w:r>
          </w:p>
        </w:tc>
        <w:tc>
          <w:tcPr>
            <w:tcW w:w="7380" w:type="dxa"/>
            <w:tcBorders>
              <w:left w:val="none" w:sz="0" w:space="0" w:color="auto"/>
            </w:tcBorders>
          </w:tcPr>
          <w:p w14:paraId="12592288"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“Figure” and the number in the caption of a figure</w:t>
            </w:r>
            <w:r>
              <w:t>, as well as “Listing” and the number in the caption of a listing, and “Table” and the number in the caption of a table.</w:t>
            </w:r>
          </w:p>
        </w:tc>
      </w:tr>
      <w:tr w:rsidR="0026129C" w:rsidRPr="007B11BE" w14:paraId="7EA22F0B"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75C488CD" w14:textId="77777777" w:rsidR="0026129C" w:rsidRPr="007B11BE" w:rsidRDefault="0026129C" w:rsidP="00DA59D3">
            <w:pPr>
              <w:pStyle w:val="tabletext"/>
            </w:pPr>
            <w:r w:rsidRPr="007B11BE">
              <w:t>_first paragraph</w:t>
            </w:r>
          </w:p>
        </w:tc>
        <w:tc>
          <w:tcPr>
            <w:tcW w:w="7380" w:type="dxa"/>
            <w:tcBorders>
              <w:left w:val="none" w:sz="0" w:space="0" w:color="auto"/>
            </w:tcBorders>
          </w:tcPr>
          <w:p w14:paraId="0FC11DD5"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The first paragraph of text under a heading</w:t>
            </w:r>
          </w:p>
        </w:tc>
      </w:tr>
      <w:tr w:rsidR="0026129C" w:rsidRPr="007B11BE" w14:paraId="589FEE15"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2EF3C1D1" w14:textId="77777777" w:rsidR="0026129C" w:rsidRPr="007B11BE" w:rsidRDefault="0026129C" w:rsidP="00DA59D3">
            <w:pPr>
              <w:pStyle w:val="tabletext"/>
            </w:pPr>
            <w:r w:rsidRPr="007B11BE">
              <w:t>_intro</w:t>
            </w:r>
          </w:p>
        </w:tc>
        <w:tc>
          <w:tcPr>
            <w:tcW w:w="7380" w:type="dxa"/>
            <w:tcBorders>
              <w:left w:val="none" w:sz="0" w:space="0" w:color="auto"/>
            </w:tcBorders>
          </w:tcPr>
          <w:p w14:paraId="585F3C7A"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The abstract on the first page</w:t>
            </w:r>
          </w:p>
        </w:tc>
      </w:tr>
      <w:tr w:rsidR="0026129C" w:rsidRPr="007B11BE" w14:paraId="37DB9A33"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0A7D8CB3" w14:textId="77777777" w:rsidR="0026129C" w:rsidRPr="007B11BE" w:rsidRDefault="0026129C" w:rsidP="00DA59D3">
            <w:pPr>
              <w:pStyle w:val="tabletext"/>
            </w:pPr>
            <w:r w:rsidRPr="007B11BE">
              <w:t>_listing caption</w:t>
            </w:r>
          </w:p>
        </w:tc>
        <w:tc>
          <w:tcPr>
            <w:tcW w:w="7380" w:type="dxa"/>
            <w:tcBorders>
              <w:left w:val="none" w:sz="0" w:space="0" w:color="auto"/>
            </w:tcBorders>
          </w:tcPr>
          <w:p w14:paraId="0D8B662E"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The caption of a code listing</w:t>
            </w:r>
          </w:p>
        </w:tc>
      </w:tr>
      <w:tr w:rsidR="0026129C" w:rsidRPr="007B11BE" w14:paraId="312ADA2C"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7EB765CC" w14:textId="77777777" w:rsidR="0026129C" w:rsidRPr="007B11BE" w:rsidRDefault="0026129C" w:rsidP="00DA59D3">
            <w:pPr>
              <w:pStyle w:val="tabletext"/>
            </w:pPr>
            <w:r w:rsidRPr="007B11BE">
              <w:t>_reference</w:t>
            </w:r>
          </w:p>
        </w:tc>
        <w:tc>
          <w:tcPr>
            <w:tcW w:w="7380" w:type="dxa"/>
            <w:tcBorders>
              <w:left w:val="none" w:sz="0" w:space="0" w:color="auto"/>
            </w:tcBorders>
          </w:tcPr>
          <w:p w14:paraId="5CC94A0E"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A reference to a table, figure, or code listing in the body</w:t>
            </w:r>
          </w:p>
        </w:tc>
      </w:tr>
      <w:tr w:rsidR="0026129C" w:rsidRPr="007B11BE" w14:paraId="44917A6C"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40090B7" w14:textId="77777777" w:rsidR="0026129C" w:rsidRPr="007B11BE" w:rsidRDefault="0026129C" w:rsidP="00DA59D3">
            <w:pPr>
              <w:pStyle w:val="tabletext"/>
            </w:pPr>
            <w:r w:rsidRPr="007B11BE">
              <w:t>_table caption</w:t>
            </w:r>
          </w:p>
        </w:tc>
        <w:tc>
          <w:tcPr>
            <w:tcW w:w="7380" w:type="dxa"/>
            <w:tcBorders>
              <w:left w:val="none" w:sz="0" w:space="0" w:color="auto"/>
            </w:tcBorders>
          </w:tcPr>
          <w:p w14:paraId="34BCA84E"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The caption of a table</w:t>
            </w:r>
          </w:p>
        </w:tc>
      </w:tr>
      <w:tr w:rsidR="0026129C" w:rsidRPr="007B11BE" w14:paraId="68CFEE33"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1C126305" w14:textId="77777777" w:rsidR="0026129C" w:rsidRPr="007B11BE" w:rsidRDefault="0026129C" w:rsidP="00DA59D3">
            <w:pPr>
              <w:pStyle w:val="tabletext"/>
            </w:pPr>
            <w:r w:rsidRPr="007B11BE">
              <w:t>_table column head</w:t>
            </w:r>
          </w:p>
        </w:tc>
        <w:tc>
          <w:tcPr>
            <w:tcW w:w="7380" w:type="dxa"/>
            <w:tcBorders>
              <w:left w:val="none" w:sz="0" w:space="0" w:color="auto"/>
            </w:tcBorders>
          </w:tcPr>
          <w:p w14:paraId="086D6BDF"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Table column headings</w:t>
            </w:r>
          </w:p>
        </w:tc>
      </w:tr>
      <w:tr w:rsidR="0026129C" w:rsidRPr="007B11BE" w14:paraId="097DEDAE"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0BF21078" w14:textId="77777777" w:rsidR="0026129C" w:rsidRPr="007B11BE" w:rsidRDefault="0026129C" w:rsidP="00DA59D3">
            <w:pPr>
              <w:pStyle w:val="tabletext"/>
            </w:pPr>
            <w:r w:rsidRPr="007B11BE">
              <w:t>_table end</w:t>
            </w:r>
          </w:p>
        </w:tc>
        <w:tc>
          <w:tcPr>
            <w:tcW w:w="7380" w:type="dxa"/>
            <w:tcBorders>
              <w:left w:val="none" w:sz="0" w:space="0" w:color="auto"/>
            </w:tcBorders>
          </w:tcPr>
          <w:p w14:paraId="606E7B52"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The paragraph following a table</w:t>
            </w:r>
          </w:p>
        </w:tc>
      </w:tr>
      <w:tr w:rsidR="0026129C" w:rsidRPr="007B11BE" w14:paraId="1F8039F2"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3F13ED79" w14:textId="77777777" w:rsidR="0026129C" w:rsidRPr="007B11BE" w:rsidRDefault="0026129C" w:rsidP="00DA59D3">
            <w:pPr>
              <w:pStyle w:val="tabletext"/>
            </w:pPr>
            <w:r w:rsidRPr="007B11BE">
              <w:t>_table text</w:t>
            </w:r>
          </w:p>
        </w:tc>
        <w:tc>
          <w:tcPr>
            <w:tcW w:w="7380" w:type="dxa"/>
            <w:tcBorders>
              <w:left w:val="none" w:sz="0" w:space="0" w:color="auto"/>
            </w:tcBorders>
          </w:tcPr>
          <w:p w14:paraId="7A8A1CCF"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The text in a table</w:t>
            </w:r>
          </w:p>
        </w:tc>
      </w:tr>
      <w:tr w:rsidR="0026129C" w:rsidRPr="007B11BE" w14:paraId="0C6DCB9F"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153BBF6D" w14:textId="77777777" w:rsidR="0026129C" w:rsidRPr="007B11BE" w:rsidRDefault="0026129C" w:rsidP="00DA59D3">
            <w:pPr>
              <w:pStyle w:val="tabletext"/>
            </w:pPr>
            <w:r w:rsidRPr="007B11BE">
              <w:t>Heading 1</w:t>
            </w:r>
          </w:p>
        </w:tc>
        <w:tc>
          <w:tcPr>
            <w:tcW w:w="7380" w:type="dxa"/>
            <w:tcBorders>
              <w:left w:val="none" w:sz="0" w:space="0" w:color="auto"/>
            </w:tcBorders>
          </w:tcPr>
          <w:p w14:paraId="302B6927"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Major headings</w:t>
            </w:r>
          </w:p>
        </w:tc>
      </w:tr>
      <w:tr w:rsidR="0026129C" w:rsidRPr="007B11BE" w14:paraId="3DA25FE5"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6B294D0E" w14:textId="77777777" w:rsidR="0026129C" w:rsidRPr="007B11BE" w:rsidRDefault="0026129C" w:rsidP="00DA59D3">
            <w:pPr>
              <w:pStyle w:val="tabletext"/>
            </w:pPr>
            <w:r w:rsidRPr="007B11BE">
              <w:lastRenderedPageBreak/>
              <w:t>Heading 2</w:t>
            </w:r>
          </w:p>
        </w:tc>
        <w:tc>
          <w:tcPr>
            <w:tcW w:w="7380" w:type="dxa"/>
            <w:tcBorders>
              <w:left w:val="none" w:sz="0" w:space="0" w:color="auto"/>
            </w:tcBorders>
          </w:tcPr>
          <w:p w14:paraId="2A7DF811"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Second-level headings</w:t>
            </w:r>
          </w:p>
        </w:tc>
      </w:tr>
      <w:tr w:rsidR="0026129C" w:rsidRPr="007B11BE" w14:paraId="5C42E02A"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1945A51E" w14:textId="77777777" w:rsidR="0026129C" w:rsidRPr="007B11BE" w:rsidRDefault="0026129C" w:rsidP="00DA59D3">
            <w:pPr>
              <w:pStyle w:val="tabletext"/>
            </w:pPr>
            <w:r w:rsidRPr="007B11BE">
              <w:t>Heading 3</w:t>
            </w:r>
          </w:p>
        </w:tc>
        <w:tc>
          <w:tcPr>
            <w:tcW w:w="7380" w:type="dxa"/>
            <w:tcBorders>
              <w:left w:val="none" w:sz="0" w:space="0" w:color="auto"/>
            </w:tcBorders>
          </w:tcPr>
          <w:p w14:paraId="1FDC29F8"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Third-level headings</w:t>
            </w:r>
          </w:p>
        </w:tc>
      </w:tr>
      <w:tr w:rsidR="0026129C" w:rsidRPr="007B11BE" w14:paraId="1892D88C" w14:textId="77777777" w:rsidTr="00DA59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0C9E99A1" w14:textId="77777777" w:rsidR="0026129C" w:rsidRPr="007B11BE" w:rsidRDefault="0026129C" w:rsidP="00DA59D3">
            <w:pPr>
              <w:pStyle w:val="tabletext"/>
            </w:pPr>
            <w:r w:rsidRPr="007B11BE">
              <w:t>Personal Info</w:t>
            </w:r>
          </w:p>
        </w:tc>
        <w:tc>
          <w:tcPr>
            <w:tcW w:w="7380" w:type="dxa"/>
            <w:tcBorders>
              <w:left w:val="none" w:sz="0" w:space="0" w:color="auto"/>
            </w:tcBorders>
          </w:tcPr>
          <w:p w14:paraId="3B787E52" w14:textId="77777777" w:rsidR="0026129C" w:rsidRPr="007B11BE" w:rsidRDefault="0026129C" w:rsidP="00DA59D3">
            <w:pPr>
              <w:pStyle w:val="tabletext"/>
              <w:cnfStyle w:val="000000010000" w:firstRow="0" w:lastRow="0" w:firstColumn="0" w:lastColumn="0" w:oddVBand="0" w:evenVBand="0" w:oddHBand="0" w:evenHBand="1" w:firstRowFirstColumn="0" w:firstRowLastColumn="0" w:lastRowFirstColumn="0" w:lastRowLastColumn="0"/>
            </w:pPr>
            <w:r w:rsidRPr="007B11BE">
              <w:t>Information about you on the first page</w:t>
            </w:r>
          </w:p>
        </w:tc>
      </w:tr>
      <w:tr w:rsidR="0026129C" w:rsidRPr="007B11BE" w14:paraId="434D2584" w14:textId="77777777" w:rsidTr="00DA59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right w:val="none" w:sz="0" w:space="0" w:color="auto"/>
            </w:tcBorders>
          </w:tcPr>
          <w:p w14:paraId="548A34A5" w14:textId="77777777" w:rsidR="0026129C" w:rsidRPr="007B11BE" w:rsidRDefault="0026129C" w:rsidP="00DA59D3">
            <w:pPr>
              <w:pStyle w:val="tabletext"/>
            </w:pPr>
            <w:r w:rsidRPr="007B11BE">
              <w:t>Session Title</w:t>
            </w:r>
          </w:p>
        </w:tc>
        <w:tc>
          <w:tcPr>
            <w:tcW w:w="7380" w:type="dxa"/>
            <w:tcBorders>
              <w:left w:val="none" w:sz="0" w:space="0" w:color="auto"/>
            </w:tcBorders>
          </w:tcPr>
          <w:p w14:paraId="55128A36" w14:textId="77777777" w:rsidR="0026129C" w:rsidRPr="007B11BE" w:rsidRDefault="0026129C" w:rsidP="00DA59D3">
            <w:pPr>
              <w:pStyle w:val="tabletext"/>
              <w:cnfStyle w:val="000000100000" w:firstRow="0" w:lastRow="0" w:firstColumn="0" w:lastColumn="0" w:oddVBand="0" w:evenVBand="0" w:oddHBand="1" w:evenHBand="0" w:firstRowFirstColumn="0" w:firstRowLastColumn="0" w:lastRowFirstColumn="0" w:lastRowLastColumn="0"/>
            </w:pPr>
            <w:r w:rsidRPr="007B11BE">
              <w:t>The document title on the first page</w:t>
            </w:r>
          </w:p>
        </w:tc>
      </w:tr>
    </w:tbl>
    <w:p w14:paraId="01A50203" w14:textId="77777777" w:rsidR="0026129C" w:rsidRDefault="0026129C" w:rsidP="0026129C">
      <w:pPr>
        <w:pStyle w:val="Heading1"/>
      </w:pPr>
      <w:r>
        <w:t>Convert to PDF</w:t>
      </w:r>
    </w:p>
    <w:p w14:paraId="324AE463" w14:textId="528FA497" w:rsidR="0026129C" w:rsidRDefault="0026129C" w:rsidP="0026129C">
      <w:pPr>
        <w:pStyle w:val="bodytext"/>
      </w:pPr>
      <w:r>
        <w:t xml:space="preserve">Before submitting your notes, please save the file as a PDF. When you do so, there’s an option to create bookmarks based on the headings. In the Save as dialog (or Publish as PDF, depending on which function you use), click the Options button and turn on Create Bookmarks. See </w:t>
      </w:r>
      <w:r w:rsidRPr="00D64EF5">
        <w:rPr>
          <w:rStyle w:val="reference"/>
        </w:rPr>
        <w:fldChar w:fldCharType="begin"/>
      </w:r>
      <w:r w:rsidRPr="00D64EF5">
        <w:rPr>
          <w:rStyle w:val="reference"/>
        </w:rPr>
        <w:instrText xml:space="preserve"> REF _Ref372265079 \h </w:instrText>
      </w:r>
      <w:r>
        <w:rPr>
          <w:rStyle w:val="reference"/>
        </w:rPr>
        <w:instrText xml:space="preserve"> \* MERGEFORMAT </w:instrText>
      </w:r>
      <w:r w:rsidRPr="00D64EF5">
        <w:rPr>
          <w:rStyle w:val="reference"/>
        </w:rPr>
      </w:r>
      <w:r w:rsidRPr="00D64EF5">
        <w:rPr>
          <w:rStyle w:val="reference"/>
        </w:rPr>
        <w:fldChar w:fldCharType="separate"/>
      </w:r>
      <w:r w:rsidR="00967D4C" w:rsidRPr="00967D4C">
        <w:rPr>
          <w:rStyle w:val="reference"/>
        </w:rPr>
        <w:t>Figure 6</w:t>
      </w:r>
      <w:r w:rsidRPr="00D64EF5">
        <w:rPr>
          <w:rStyle w:val="reference"/>
        </w:rPr>
        <w:fldChar w:fldCharType="end"/>
      </w:r>
      <w:r w:rsidRPr="00D64EF5">
        <w:t>.</w:t>
      </w:r>
    </w:p>
    <w:p w14:paraId="7E2885C0" w14:textId="77777777" w:rsidR="0026129C" w:rsidRDefault="0026129C" w:rsidP="0026129C">
      <w:pPr>
        <w:pStyle w:val="figure"/>
      </w:pPr>
      <w:r>
        <w:rPr>
          <w:noProof/>
          <w:lang w:eastAsia="en-US"/>
        </w:rPr>
        <w:drawing>
          <wp:inline distT="0" distB="0" distL="0" distR="0" wp14:anchorId="05016D5E" wp14:editId="22CD6F24">
            <wp:extent cx="2181225" cy="3182198"/>
            <wp:effectExtent l="0" t="0" r="0" b="0"/>
            <wp:docPr id="2" name="Picture 2" descr="D:\Development\Southwest Fox\2013\Website\images\SaveAsPDF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velopment\Southwest Fox\2013\Website\images\SaveAsPDFOption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833" cy="3183084"/>
                    </a:xfrm>
                    <a:prstGeom prst="rect">
                      <a:avLst/>
                    </a:prstGeom>
                    <a:noFill/>
                    <a:ln>
                      <a:noFill/>
                    </a:ln>
                  </pic:spPr>
                </pic:pic>
              </a:graphicData>
            </a:graphic>
          </wp:inline>
        </w:drawing>
      </w:r>
    </w:p>
    <w:p w14:paraId="73A00FA5" w14:textId="28FE0D39" w:rsidR="0026129C" w:rsidRPr="00D64EF5" w:rsidRDefault="0026129C" w:rsidP="0026129C">
      <w:pPr>
        <w:pStyle w:val="figurecaption"/>
      </w:pPr>
      <w:bookmarkStart w:id="10" w:name="_Ref372265079"/>
      <w:r w:rsidRPr="00D64EF5">
        <w:rPr>
          <w:rStyle w:val="figurename"/>
        </w:rPr>
        <w:t xml:space="preserve">Figure </w:t>
      </w:r>
      <w:r w:rsidRPr="00D64EF5">
        <w:rPr>
          <w:rStyle w:val="figurename"/>
        </w:rPr>
        <w:fldChar w:fldCharType="begin"/>
      </w:r>
      <w:r w:rsidRPr="00D64EF5">
        <w:rPr>
          <w:rStyle w:val="figurename"/>
        </w:rPr>
        <w:instrText xml:space="preserve"> SEQ Figure \* ARABIC </w:instrText>
      </w:r>
      <w:r w:rsidRPr="00D64EF5">
        <w:rPr>
          <w:rStyle w:val="figurename"/>
        </w:rPr>
        <w:fldChar w:fldCharType="separate"/>
      </w:r>
      <w:r w:rsidR="00967D4C">
        <w:rPr>
          <w:rStyle w:val="figurename"/>
          <w:noProof/>
        </w:rPr>
        <w:t>6</w:t>
      </w:r>
      <w:r w:rsidRPr="00D64EF5">
        <w:rPr>
          <w:rStyle w:val="figurename"/>
        </w:rPr>
        <w:fldChar w:fldCharType="end"/>
      </w:r>
      <w:bookmarkEnd w:id="10"/>
      <w:r>
        <w:t>. Turn on Create Bookmarks when saving as PDF.</w:t>
      </w:r>
    </w:p>
    <w:p w14:paraId="5E851CF5" w14:textId="77777777" w:rsidR="0026129C" w:rsidRPr="00326D48" w:rsidRDefault="0026129C" w:rsidP="0026129C">
      <w:pPr>
        <w:pStyle w:val="bodytext"/>
      </w:pPr>
      <w:r>
        <w:t>Submit the PDF for inclusion in the conference materials. The naming convention is to use your last name, followed by an underscore and a word or two to identify your session (such as Schummer_Tools or Granor_SQL) for the filestem. For example files, add "_Examples" to the filestem of the ZIP file.</w:t>
      </w:r>
    </w:p>
    <w:p w14:paraId="33B4D220" w14:textId="77777777" w:rsidR="0026129C" w:rsidRDefault="0026129C" w:rsidP="0026129C">
      <w:pPr>
        <w:pStyle w:val="Heading1"/>
      </w:pPr>
      <w:r>
        <w:t>Summary</w:t>
      </w:r>
    </w:p>
    <w:p w14:paraId="3AEDD76A" w14:textId="77777777" w:rsidR="0026129C" w:rsidRDefault="0026129C" w:rsidP="0026129C">
      <w:pPr>
        <w:pStyle w:val="bodytext"/>
      </w:pPr>
      <w:r>
        <w:t>Don't forget to put a conclusion in your notes.</w:t>
      </w:r>
    </w:p>
    <w:p w14:paraId="516DC36A" w14:textId="77777777" w:rsidR="0026129C" w:rsidRDefault="0026129C" w:rsidP="0026129C">
      <w:pPr>
        <w:pStyle w:val="Heading1"/>
      </w:pPr>
      <w:r>
        <w:t>Biography</w:t>
      </w:r>
    </w:p>
    <w:p w14:paraId="7AEEA567" w14:textId="77777777" w:rsidR="0026129C" w:rsidRPr="00092E26" w:rsidRDefault="0026129C" w:rsidP="0026129C">
      <w:pPr>
        <w:pStyle w:val="firstparagraph"/>
        <w:rPr>
          <w:lang w:eastAsia="en-US"/>
        </w:rPr>
      </w:pPr>
      <w:r>
        <w:t>Include your biography at the end of the white paper using the _bio style.</w:t>
      </w:r>
    </w:p>
    <w:p w14:paraId="53A83425" w14:textId="65F07D6C" w:rsidR="004A20FE" w:rsidRDefault="004A20FE" w:rsidP="00885347">
      <w:pPr>
        <w:pStyle w:val="Heading1"/>
      </w:pPr>
    </w:p>
    <w:p w14:paraId="76E5430F" w14:textId="77777777" w:rsidR="00092E26" w:rsidRPr="00092E26" w:rsidRDefault="00092E26" w:rsidP="00F34C31">
      <w:pPr>
        <w:overflowPunct/>
        <w:autoSpaceDE/>
        <w:autoSpaceDN/>
        <w:adjustRightInd/>
        <w:spacing w:after="0"/>
        <w:textAlignment w:val="auto"/>
      </w:pPr>
    </w:p>
    <w:sectPr w:rsidR="00092E26" w:rsidRPr="00092E26" w:rsidSect="00EF78F1">
      <w:headerReference w:type="default" r:id="rId14"/>
      <w:footerReference w:type="default" r:id="rId15"/>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A179" w14:textId="77777777" w:rsidR="00EF78F1" w:rsidRDefault="00EF78F1">
      <w:r>
        <w:separator/>
      </w:r>
    </w:p>
  </w:endnote>
  <w:endnote w:type="continuationSeparator" w:id="0">
    <w:p w14:paraId="6DA915B3" w14:textId="77777777" w:rsidR="00EF78F1" w:rsidRDefault="00EF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72373"/>
      <w:docPartObj>
        <w:docPartGallery w:val="Page Numbers (Bottom of Page)"/>
        <w:docPartUnique/>
      </w:docPartObj>
    </w:sdtPr>
    <w:sdtContent>
      <w:sdt>
        <w:sdtPr>
          <w:id w:val="98381352"/>
          <w:docPartObj>
            <w:docPartGallery w:val="Page Numbers (Top of Page)"/>
            <w:docPartUnique/>
          </w:docPartObj>
        </w:sdtPr>
        <w:sdtContent>
          <w:p w14:paraId="748DAFC1" w14:textId="4AB06C69" w:rsidR="002138A9" w:rsidRDefault="00F23EF2" w:rsidP="00FA0F85">
            <w:pPr>
              <w:pStyle w:val="Footer"/>
              <w:pBdr>
                <w:top w:val="single" w:sz="4" w:space="1" w:color="auto"/>
              </w:pBdr>
              <w:tabs>
                <w:tab w:val="clear" w:pos="4320"/>
                <w:tab w:val="clear" w:pos="8640"/>
                <w:tab w:val="right" w:pos="9360"/>
              </w:tabs>
            </w:pPr>
            <w:r>
              <w:t xml:space="preserve">Copyright </w:t>
            </w:r>
            <w:r w:rsidR="002233D4">
              <w:fldChar w:fldCharType="begin"/>
            </w:r>
            <w:r w:rsidR="002233D4">
              <w:instrText xml:space="preserve"> DATE \@ "yyyy" \* MERGEFORMAT </w:instrText>
            </w:r>
            <w:r w:rsidR="002233D4">
              <w:fldChar w:fldCharType="separate"/>
            </w:r>
            <w:r w:rsidR="00B4294D">
              <w:rPr>
                <w:noProof/>
              </w:rPr>
              <w:t>2024</w:t>
            </w:r>
            <w:r w:rsidR="002233D4">
              <w:fldChar w:fldCharType="end"/>
            </w:r>
            <w:r w:rsidR="00A1467E">
              <w:t xml:space="preserve">, </w:t>
            </w:r>
            <w:sdt>
              <w:sdtPr>
                <w:alias w:val="Author"/>
                <w:tag w:val=""/>
                <w:id w:val="307987138"/>
                <w:dataBinding w:prefixMappings="xmlns:ns0='http://purl.org/dc/elements/1.1/' xmlns:ns1='http://schemas.openxmlformats.org/package/2006/metadata/core-properties' " w:xpath="/ns1:coreProperties[1]/ns0:creator[1]" w:storeItemID="{6C3C8BC8-F283-45AE-878A-BAB7291924A1}"/>
                <w:text/>
              </w:sdtPr>
              <w:sdtContent>
                <w:r w:rsidR="0026129C">
                  <w:t>Tamar E. Granor</w:t>
                </w:r>
              </w:sdtContent>
            </w:sdt>
            <w:r w:rsidR="00A1467E">
              <w:tab/>
            </w:r>
            <w:r w:rsidR="002138A9" w:rsidRPr="002138A9">
              <w:t xml:space="preserve">Page </w:t>
            </w:r>
            <w:r w:rsidR="002138A9" w:rsidRPr="002138A9">
              <w:fldChar w:fldCharType="begin"/>
            </w:r>
            <w:r w:rsidR="002138A9" w:rsidRPr="002138A9">
              <w:instrText xml:space="preserve"> PAGE </w:instrText>
            </w:r>
            <w:r w:rsidR="002138A9" w:rsidRPr="002138A9">
              <w:fldChar w:fldCharType="separate"/>
            </w:r>
            <w:r w:rsidR="006B356C">
              <w:rPr>
                <w:noProof/>
              </w:rPr>
              <w:t>2</w:t>
            </w:r>
            <w:r w:rsidR="002138A9" w:rsidRPr="002138A9">
              <w:fldChar w:fldCharType="end"/>
            </w:r>
            <w:r w:rsidR="002138A9" w:rsidRPr="002138A9">
              <w:t xml:space="preserve"> of </w:t>
            </w:r>
            <w:r w:rsidR="00891C42">
              <w:fldChar w:fldCharType="begin"/>
            </w:r>
            <w:r w:rsidR="00891C42">
              <w:instrText xml:space="preserve"> NUMPAGES  </w:instrText>
            </w:r>
            <w:r w:rsidR="00891C42">
              <w:fldChar w:fldCharType="separate"/>
            </w:r>
            <w:r w:rsidR="006B356C">
              <w:rPr>
                <w:noProof/>
              </w:rPr>
              <w:t>2</w:t>
            </w:r>
            <w:r w:rsidR="00891C42">
              <w:rPr>
                <w:noProof/>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5CBFB" w14:textId="77777777" w:rsidR="00EF78F1" w:rsidRDefault="00EF78F1">
      <w:r>
        <w:separator/>
      </w:r>
    </w:p>
  </w:footnote>
  <w:footnote w:type="continuationSeparator" w:id="0">
    <w:p w14:paraId="752E85BE" w14:textId="77777777" w:rsidR="00EF78F1" w:rsidRDefault="00EF7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Title"/>
      <w:tag w:val=""/>
      <w:id w:val="-2056464695"/>
      <w:placeholder>
        <w:docPart w:val="F47DE4E0931D40C2B14DC523FB0A5ED3"/>
      </w:placeholder>
      <w:dataBinding w:prefixMappings="xmlns:ns0='http://purl.org/dc/elements/1.1/' xmlns:ns1='http://schemas.openxmlformats.org/package/2006/metadata/core-properties' " w:xpath="/ns1:coreProperties[1]/ns0:title[1]" w:storeItemID="{6C3C8BC8-F283-45AE-878A-BAB7291924A1}"/>
      <w:text/>
    </w:sdtPr>
    <w:sdtContent>
      <w:p w14:paraId="19904A0E" w14:textId="2D708A43" w:rsidR="002138A9" w:rsidRDefault="0026129C" w:rsidP="00307759">
        <w:pPr>
          <w:pStyle w:val="Header"/>
          <w:pBdr>
            <w:bottom w:val="single" w:sz="4" w:space="1" w:color="auto"/>
          </w:pBdr>
        </w:pPr>
        <w:r>
          <w:t>Sample White Paper</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AD9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9C03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C74B2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CB0E36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3A17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4A42BC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9AD7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240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91261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E436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072484"/>
    <w:multiLevelType w:val="hybridMultilevel"/>
    <w:tmpl w:val="BAB0841C"/>
    <w:lvl w:ilvl="0" w:tplc="262A6D32">
      <w:start w:val="1"/>
      <w:numFmt w:val="bullet"/>
      <w:pStyle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 w15:restartNumberingAfterBreak="0">
    <w:nsid w:val="281018F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9E8036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C35330E"/>
    <w:multiLevelType w:val="hybridMultilevel"/>
    <w:tmpl w:val="A8544902"/>
    <w:lvl w:ilvl="0" w:tplc="57D2A5DE">
      <w:start w:val="1"/>
      <w:numFmt w:val="bullet"/>
      <w:pStyle w:val="bulletla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D4259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66A879D9"/>
    <w:multiLevelType w:val="hybridMultilevel"/>
    <w:tmpl w:val="7A4C5B5C"/>
    <w:lvl w:ilvl="0" w:tplc="E51C231E">
      <w:start w:val="1"/>
      <w:numFmt w:val="bullet"/>
      <w:pStyle w:val="bulletfirs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6528B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75677476">
    <w:abstractNumId w:val="9"/>
  </w:num>
  <w:num w:numId="2" w16cid:durableId="758335287">
    <w:abstractNumId w:val="7"/>
  </w:num>
  <w:num w:numId="3" w16cid:durableId="4603011">
    <w:abstractNumId w:val="6"/>
  </w:num>
  <w:num w:numId="4" w16cid:durableId="1840387650">
    <w:abstractNumId w:val="5"/>
  </w:num>
  <w:num w:numId="5" w16cid:durableId="982975843">
    <w:abstractNumId w:val="4"/>
  </w:num>
  <w:num w:numId="6" w16cid:durableId="776025735">
    <w:abstractNumId w:val="8"/>
  </w:num>
  <w:num w:numId="7" w16cid:durableId="1554077418">
    <w:abstractNumId w:val="3"/>
  </w:num>
  <w:num w:numId="8" w16cid:durableId="1726879915">
    <w:abstractNumId w:val="2"/>
  </w:num>
  <w:num w:numId="9" w16cid:durableId="703485322">
    <w:abstractNumId w:val="1"/>
  </w:num>
  <w:num w:numId="10" w16cid:durableId="1932469747">
    <w:abstractNumId w:val="0"/>
  </w:num>
  <w:num w:numId="11" w16cid:durableId="215170149">
    <w:abstractNumId w:val="10"/>
  </w:num>
  <w:num w:numId="12" w16cid:durableId="463086529">
    <w:abstractNumId w:val="10"/>
  </w:num>
  <w:num w:numId="13" w16cid:durableId="675348617">
    <w:abstractNumId w:val="10"/>
  </w:num>
  <w:num w:numId="14" w16cid:durableId="53701371">
    <w:abstractNumId w:val="15"/>
  </w:num>
  <w:num w:numId="15" w16cid:durableId="1149907094">
    <w:abstractNumId w:val="13"/>
  </w:num>
  <w:num w:numId="16" w16cid:durableId="1476485616">
    <w:abstractNumId w:val="12"/>
  </w:num>
  <w:num w:numId="17" w16cid:durableId="1308322732">
    <w:abstractNumId w:val="11"/>
  </w:num>
  <w:num w:numId="18" w16cid:durableId="161052333">
    <w:abstractNumId w:val="14"/>
  </w:num>
  <w:num w:numId="19" w16cid:durableId="16124729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29C"/>
    <w:rsid w:val="00031DF2"/>
    <w:rsid w:val="00046601"/>
    <w:rsid w:val="00092E26"/>
    <w:rsid w:val="000A52E5"/>
    <w:rsid w:val="000A74B1"/>
    <w:rsid w:val="000B6035"/>
    <w:rsid w:val="000F6D45"/>
    <w:rsid w:val="00102842"/>
    <w:rsid w:val="00104D51"/>
    <w:rsid w:val="00120533"/>
    <w:rsid w:val="0012533E"/>
    <w:rsid w:val="00126419"/>
    <w:rsid w:val="00127EE8"/>
    <w:rsid w:val="00135CE4"/>
    <w:rsid w:val="00140CAE"/>
    <w:rsid w:val="001415FB"/>
    <w:rsid w:val="00153C23"/>
    <w:rsid w:val="001D7A78"/>
    <w:rsid w:val="001E69D1"/>
    <w:rsid w:val="001F4B55"/>
    <w:rsid w:val="001F5D81"/>
    <w:rsid w:val="002138A9"/>
    <w:rsid w:val="0022290C"/>
    <w:rsid w:val="002233D4"/>
    <w:rsid w:val="00224C70"/>
    <w:rsid w:val="00235006"/>
    <w:rsid w:val="0026129C"/>
    <w:rsid w:val="00266102"/>
    <w:rsid w:val="002870E4"/>
    <w:rsid w:val="003011B4"/>
    <w:rsid w:val="00307759"/>
    <w:rsid w:val="00313806"/>
    <w:rsid w:val="00327210"/>
    <w:rsid w:val="00342A9A"/>
    <w:rsid w:val="003A5755"/>
    <w:rsid w:val="0044471C"/>
    <w:rsid w:val="004527BA"/>
    <w:rsid w:val="004728D5"/>
    <w:rsid w:val="004A20FE"/>
    <w:rsid w:val="004A6176"/>
    <w:rsid w:val="004B6C25"/>
    <w:rsid w:val="005305DD"/>
    <w:rsid w:val="005516CA"/>
    <w:rsid w:val="00593572"/>
    <w:rsid w:val="005C5EB1"/>
    <w:rsid w:val="005D11C0"/>
    <w:rsid w:val="005E4244"/>
    <w:rsid w:val="0060629C"/>
    <w:rsid w:val="00633F73"/>
    <w:rsid w:val="00640799"/>
    <w:rsid w:val="00666F39"/>
    <w:rsid w:val="006A4BBE"/>
    <w:rsid w:val="006B356C"/>
    <w:rsid w:val="006C144E"/>
    <w:rsid w:val="006D41BC"/>
    <w:rsid w:val="006D4C1E"/>
    <w:rsid w:val="0079629D"/>
    <w:rsid w:val="007968FA"/>
    <w:rsid w:val="00797851"/>
    <w:rsid w:val="00814F96"/>
    <w:rsid w:val="008248BF"/>
    <w:rsid w:val="008312DF"/>
    <w:rsid w:val="00867BA9"/>
    <w:rsid w:val="00877852"/>
    <w:rsid w:val="00885347"/>
    <w:rsid w:val="00891C42"/>
    <w:rsid w:val="008C0305"/>
    <w:rsid w:val="00904190"/>
    <w:rsid w:val="00921F4F"/>
    <w:rsid w:val="00967D4C"/>
    <w:rsid w:val="009A220A"/>
    <w:rsid w:val="009B4C61"/>
    <w:rsid w:val="009C37C7"/>
    <w:rsid w:val="009D7B7E"/>
    <w:rsid w:val="009E3858"/>
    <w:rsid w:val="00A05168"/>
    <w:rsid w:val="00A1467E"/>
    <w:rsid w:val="00A1701C"/>
    <w:rsid w:val="00A26946"/>
    <w:rsid w:val="00A30000"/>
    <w:rsid w:val="00A31E41"/>
    <w:rsid w:val="00A755A6"/>
    <w:rsid w:val="00A84E69"/>
    <w:rsid w:val="00AB3EFE"/>
    <w:rsid w:val="00AC3187"/>
    <w:rsid w:val="00B4294D"/>
    <w:rsid w:val="00B6323D"/>
    <w:rsid w:val="00B82FD7"/>
    <w:rsid w:val="00B91A17"/>
    <w:rsid w:val="00BA4527"/>
    <w:rsid w:val="00BA6725"/>
    <w:rsid w:val="00BB5CCC"/>
    <w:rsid w:val="00BE6B64"/>
    <w:rsid w:val="00C27837"/>
    <w:rsid w:val="00C743C2"/>
    <w:rsid w:val="00C7699C"/>
    <w:rsid w:val="00CB0B2D"/>
    <w:rsid w:val="00CD1459"/>
    <w:rsid w:val="00D02703"/>
    <w:rsid w:val="00D10AE9"/>
    <w:rsid w:val="00D56EEA"/>
    <w:rsid w:val="00D83257"/>
    <w:rsid w:val="00D93099"/>
    <w:rsid w:val="00D9705E"/>
    <w:rsid w:val="00DA7492"/>
    <w:rsid w:val="00DF722B"/>
    <w:rsid w:val="00E13AD8"/>
    <w:rsid w:val="00E61F36"/>
    <w:rsid w:val="00E674E8"/>
    <w:rsid w:val="00E972CE"/>
    <w:rsid w:val="00E97DFE"/>
    <w:rsid w:val="00ED0FB2"/>
    <w:rsid w:val="00EF08D8"/>
    <w:rsid w:val="00EF78F1"/>
    <w:rsid w:val="00F23EF2"/>
    <w:rsid w:val="00F34C31"/>
    <w:rsid w:val="00F97C54"/>
    <w:rsid w:val="00FA0F85"/>
    <w:rsid w:val="00FA7D8D"/>
    <w:rsid w:val="00FB72D7"/>
    <w:rsid w:val="00FC546B"/>
    <w:rsid w:val="00FE4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6FC15"/>
  <w15:docId w15:val="{DD7F5A1D-B913-456F-B9AF-56B36A376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B6C25"/>
    <w:pPr>
      <w:overflowPunct w:val="0"/>
      <w:autoSpaceDE w:val="0"/>
      <w:autoSpaceDN w:val="0"/>
      <w:adjustRightInd w:val="0"/>
      <w:spacing w:after="120"/>
      <w:textAlignment w:val="baseline"/>
    </w:pPr>
    <w:rPr>
      <w:rFonts w:ascii="Cambria" w:hAnsi="Cambria"/>
      <w:sz w:val="24"/>
      <w:szCs w:val="24"/>
    </w:rPr>
  </w:style>
  <w:style w:type="paragraph" w:styleId="Heading1">
    <w:name w:val="heading 1"/>
    <w:basedOn w:val="Normal"/>
    <w:next w:val="firstparagraph"/>
    <w:qFormat/>
    <w:rsid w:val="006D41BC"/>
    <w:pPr>
      <w:keepNext/>
      <w:spacing w:before="240" w:after="60"/>
      <w:outlineLvl w:val="0"/>
    </w:pPr>
    <w:rPr>
      <w:rFonts w:ascii="Calibri" w:hAnsi="Calibri"/>
      <w:b/>
      <w:bCs/>
      <w:color w:val="A34713"/>
      <w:kern w:val="32"/>
      <w:sz w:val="32"/>
      <w:szCs w:val="32"/>
    </w:rPr>
  </w:style>
  <w:style w:type="paragraph" w:styleId="Heading2">
    <w:name w:val="heading 2"/>
    <w:basedOn w:val="Normal"/>
    <w:next w:val="firstparagraph"/>
    <w:qFormat/>
    <w:rsid w:val="00092E26"/>
    <w:pPr>
      <w:keepNext/>
      <w:spacing w:before="240" w:after="60"/>
      <w:outlineLvl w:val="1"/>
    </w:pPr>
    <w:rPr>
      <w:rFonts w:ascii="Calibri" w:hAnsi="Calibri" w:cs="Arial"/>
      <w:b/>
      <w:bCs/>
      <w:iCs/>
      <w:color w:val="1F497D" w:themeColor="text2"/>
      <w:sz w:val="28"/>
      <w:szCs w:val="28"/>
    </w:rPr>
  </w:style>
  <w:style w:type="paragraph" w:styleId="Heading3">
    <w:name w:val="heading 3"/>
    <w:basedOn w:val="Normal"/>
    <w:next w:val="firstparagraph"/>
    <w:rsid w:val="00A05168"/>
    <w:pPr>
      <w:keepNext/>
      <w:spacing w:before="240" w:after="60"/>
      <w:outlineLvl w:val="2"/>
    </w:pPr>
    <w:rPr>
      <w:rFonts w:ascii="Calibri" w:hAnsi="Calibri" w:cs="Arial"/>
      <w:b/>
      <w:bCs/>
      <w:szCs w:val="26"/>
    </w:rPr>
  </w:style>
  <w:style w:type="paragraph" w:styleId="Heading6">
    <w:name w:val="heading 6"/>
    <w:basedOn w:val="Normal"/>
    <w:next w:val="Normal"/>
    <w:rsid w:val="00BB5CCC"/>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SessionTitle">
    <w:name w:val="Session Title"/>
    <w:basedOn w:val="Normal"/>
    <w:rsid w:val="00BB5CCC"/>
    <w:pPr>
      <w:spacing w:before="5760" w:after="1200"/>
      <w:ind w:left="1440"/>
      <w:jc w:val="center"/>
    </w:pPr>
    <w:rPr>
      <w:sz w:val="60"/>
    </w:rPr>
  </w:style>
  <w:style w:type="paragraph" w:customStyle="1" w:styleId="PersonalInfo">
    <w:name w:val="Personal Info"/>
    <w:basedOn w:val="Normal"/>
    <w:pPr>
      <w:spacing w:after="0"/>
      <w:ind w:left="1440"/>
      <w:jc w:val="right"/>
    </w:pPr>
    <w:rPr>
      <w:i/>
    </w:rPr>
  </w:style>
  <w:style w:type="paragraph" w:styleId="Caption">
    <w:name w:val="caption"/>
    <w:basedOn w:val="Normal"/>
    <w:next w:val="Normal"/>
    <w:rsid w:val="00BB5CCC"/>
    <w:rPr>
      <w:b/>
      <w:bCs/>
      <w:sz w:val="20"/>
    </w:rPr>
  </w:style>
  <w:style w:type="paragraph" w:styleId="HTMLPreformatted">
    <w:name w:val="HTML Preformatted"/>
    <w:basedOn w:val="Normal"/>
    <w:rsid w:val="004A20FE"/>
    <w:rPr>
      <w:rFonts w:ascii="Courier New" w:hAnsi="Courier New" w:cs="Courier New"/>
      <w:sz w:val="20"/>
    </w:rPr>
  </w:style>
  <w:style w:type="character" w:styleId="Emphasis">
    <w:name w:val="Emphasis"/>
    <w:rsid w:val="004A20FE"/>
    <w:rPr>
      <w:i/>
      <w:iCs/>
    </w:rPr>
  </w:style>
  <w:style w:type="paragraph" w:customStyle="1" w:styleId="body">
    <w:name w:val="_body"/>
    <w:basedOn w:val="Normal"/>
    <w:link w:val="bodyCharChar"/>
    <w:autoRedefine/>
    <w:rsid w:val="00235006"/>
    <w:pPr>
      <w:overflowPunct/>
      <w:autoSpaceDE/>
      <w:autoSpaceDN/>
      <w:adjustRightInd/>
      <w:textAlignment w:val="auto"/>
    </w:pPr>
    <w:rPr>
      <w:lang w:eastAsia="de-DE"/>
    </w:rPr>
  </w:style>
  <w:style w:type="character" w:customStyle="1" w:styleId="bodyCharChar">
    <w:name w:val="_body Char Char"/>
    <w:link w:val="body"/>
    <w:rsid w:val="00235006"/>
    <w:rPr>
      <w:rFonts w:ascii="Cambria" w:hAnsi="Cambria"/>
      <w:sz w:val="24"/>
      <w:szCs w:val="24"/>
      <w:lang w:val="en-US" w:eastAsia="de-DE" w:bidi="ar-SA"/>
    </w:rPr>
  </w:style>
  <w:style w:type="paragraph" w:customStyle="1" w:styleId="bio">
    <w:name w:val="_bio"/>
    <w:basedOn w:val="body"/>
    <w:link w:val="bioChar"/>
    <w:rsid w:val="00D10AE9"/>
    <w:rPr>
      <w:i/>
    </w:rPr>
  </w:style>
  <w:style w:type="character" w:customStyle="1" w:styleId="bioChar">
    <w:name w:val="_bio Char"/>
    <w:link w:val="bio"/>
    <w:rsid w:val="00D10AE9"/>
    <w:rPr>
      <w:rFonts w:ascii="Cambria" w:hAnsi="Cambria"/>
      <w:i/>
      <w:sz w:val="24"/>
      <w:szCs w:val="24"/>
      <w:lang w:val="en-US" w:eastAsia="de-DE" w:bidi="ar-SA"/>
    </w:rPr>
  </w:style>
  <w:style w:type="character" w:customStyle="1" w:styleId="bodytextChar">
    <w:name w:val="_body text Char"/>
    <w:basedOn w:val="bodyCharChar"/>
    <w:link w:val="bodytext"/>
    <w:rsid w:val="001D7A78"/>
    <w:rPr>
      <w:rFonts w:ascii="Cambria" w:hAnsi="Cambria"/>
      <w:sz w:val="24"/>
      <w:szCs w:val="24"/>
      <w:lang w:val="en-US" w:eastAsia="de-DE" w:bidi="ar-SA"/>
    </w:rPr>
  </w:style>
  <w:style w:type="paragraph" w:customStyle="1" w:styleId="bodytext">
    <w:name w:val="_body text"/>
    <w:basedOn w:val="body"/>
    <w:link w:val="bodytextChar"/>
    <w:autoRedefine/>
    <w:qFormat/>
    <w:rsid w:val="001D7A78"/>
    <w:pPr>
      <w:spacing w:after="240"/>
    </w:pPr>
  </w:style>
  <w:style w:type="paragraph" w:customStyle="1" w:styleId="bullet">
    <w:name w:val="_bullet"/>
    <w:basedOn w:val="bodytext"/>
    <w:link w:val="bulletCharChar"/>
    <w:autoRedefine/>
    <w:qFormat/>
    <w:rsid w:val="00327210"/>
    <w:pPr>
      <w:numPr>
        <w:numId w:val="13"/>
      </w:numPr>
      <w:spacing w:after="120"/>
    </w:pPr>
  </w:style>
  <w:style w:type="character" w:customStyle="1" w:styleId="bulletCharChar">
    <w:name w:val="_bullet Char Char"/>
    <w:basedOn w:val="bulletlastCharChar"/>
    <w:link w:val="bullet"/>
    <w:rsid w:val="00327210"/>
    <w:rPr>
      <w:rFonts w:ascii="Cambria" w:hAnsi="Cambria"/>
      <w:sz w:val="24"/>
      <w:szCs w:val="24"/>
      <w:lang w:val="en-US" w:eastAsia="de-DE" w:bidi="ar-SA"/>
    </w:rPr>
  </w:style>
  <w:style w:type="character" w:customStyle="1" w:styleId="bulletlastCharChar">
    <w:name w:val="_bullet last Char Char"/>
    <w:link w:val="bulletlast"/>
    <w:rsid w:val="00B6323D"/>
    <w:rPr>
      <w:rFonts w:ascii="Cambria" w:hAnsi="Cambria"/>
      <w:sz w:val="24"/>
      <w:szCs w:val="24"/>
      <w:lang w:val="en-US" w:eastAsia="de-DE" w:bidi="ar-SA"/>
    </w:rPr>
  </w:style>
  <w:style w:type="paragraph" w:customStyle="1" w:styleId="bulletlast">
    <w:name w:val="_bullet last"/>
    <w:basedOn w:val="bullet"/>
    <w:next w:val="bodytext"/>
    <w:link w:val="bulletlastCharChar"/>
    <w:autoRedefine/>
    <w:qFormat/>
    <w:rsid w:val="00B6323D"/>
    <w:pPr>
      <w:numPr>
        <w:numId w:val="15"/>
      </w:numPr>
      <w:spacing w:after="240"/>
    </w:pPr>
  </w:style>
  <w:style w:type="paragraph" w:customStyle="1" w:styleId="bulletfirst">
    <w:name w:val="_bullet first"/>
    <w:basedOn w:val="bullet"/>
    <w:next w:val="bullet"/>
    <w:link w:val="bulletfirstCharChar"/>
    <w:autoRedefine/>
    <w:qFormat/>
    <w:rsid w:val="00327210"/>
    <w:pPr>
      <w:numPr>
        <w:numId w:val="14"/>
      </w:numPr>
      <w:spacing w:before="120"/>
      <w:ind w:left="720"/>
    </w:pPr>
  </w:style>
  <w:style w:type="character" w:customStyle="1" w:styleId="bulletfirstCharChar">
    <w:name w:val="_bullet first Char Char"/>
    <w:basedOn w:val="bodytextChar"/>
    <w:link w:val="bulletfirst"/>
    <w:rsid w:val="00327210"/>
    <w:rPr>
      <w:rFonts w:ascii="Cambria" w:hAnsi="Cambria"/>
      <w:sz w:val="24"/>
      <w:szCs w:val="24"/>
      <w:lang w:val="en-US" w:eastAsia="de-DE" w:bidi="ar-SA"/>
    </w:rPr>
  </w:style>
  <w:style w:type="character" w:customStyle="1" w:styleId="bulletlastChar">
    <w:name w:val="_bullet last Char"/>
    <w:basedOn w:val="DefaultParagraphFont"/>
    <w:rsid w:val="00D10AE9"/>
  </w:style>
  <w:style w:type="paragraph" w:customStyle="1" w:styleId="code">
    <w:name w:val="_code"/>
    <w:basedOn w:val="Normal"/>
    <w:link w:val="codeChar"/>
    <w:autoRedefine/>
    <w:qFormat/>
    <w:rsid w:val="00104D5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uppressAutoHyphens/>
      <w:overflowPunct/>
      <w:autoSpaceDE/>
      <w:autoSpaceDN/>
      <w:adjustRightInd/>
      <w:spacing w:after="0"/>
      <w:textAlignment w:val="auto"/>
    </w:pPr>
    <w:rPr>
      <w:rFonts w:ascii="Consolas" w:hAnsi="Consolas"/>
      <w:noProof/>
      <w:sz w:val="20"/>
      <w:szCs w:val="20"/>
      <w:lang w:eastAsia="de-DE"/>
    </w:rPr>
  </w:style>
  <w:style w:type="character" w:customStyle="1" w:styleId="codeChar">
    <w:name w:val="_code Char"/>
    <w:link w:val="code"/>
    <w:rsid w:val="00104D51"/>
    <w:rPr>
      <w:rFonts w:ascii="Consolas" w:hAnsi="Consolas"/>
      <w:noProof/>
      <w:lang w:val="en-US" w:eastAsia="de-DE" w:bidi="ar-SA"/>
    </w:rPr>
  </w:style>
  <w:style w:type="character" w:customStyle="1" w:styleId="codefirstChar">
    <w:name w:val="_code first Char"/>
    <w:basedOn w:val="codeChar"/>
    <w:rsid w:val="00D10AE9"/>
    <w:rPr>
      <w:rFonts w:ascii="Consolas" w:hAnsi="Consolas"/>
      <w:noProof/>
      <w:lang w:val="en-US" w:eastAsia="de-DE" w:bidi="ar-SA"/>
    </w:rPr>
  </w:style>
  <w:style w:type="paragraph" w:customStyle="1" w:styleId="codefirstline">
    <w:name w:val="_code first line"/>
    <w:basedOn w:val="code"/>
    <w:next w:val="code"/>
    <w:link w:val="codefirstlineChar"/>
    <w:autoRedefine/>
    <w:qFormat/>
    <w:rsid w:val="00104D51"/>
    <w:pPr>
      <w:spacing w:before="120"/>
    </w:pPr>
  </w:style>
  <w:style w:type="character" w:customStyle="1" w:styleId="codefirstlineChar">
    <w:name w:val="_code first line Char"/>
    <w:basedOn w:val="codeChar"/>
    <w:link w:val="codefirstline"/>
    <w:rsid w:val="00104D51"/>
    <w:rPr>
      <w:rFonts w:ascii="Consolas" w:hAnsi="Consolas"/>
      <w:noProof/>
      <w:lang w:val="en-US" w:eastAsia="de-DE" w:bidi="ar-SA"/>
    </w:rPr>
  </w:style>
  <w:style w:type="paragraph" w:customStyle="1" w:styleId="codelastline">
    <w:name w:val="_code last line"/>
    <w:basedOn w:val="code"/>
    <w:next w:val="bodytext"/>
    <w:link w:val="codelastlineChar"/>
    <w:autoRedefine/>
    <w:qFormat/>
    <w:rsid w:val="00D10AE9"/>
    <w:pPr>
      <w:spacing w:after="240"/>
    </w:pPr>
  </w:style>
  <w:style w:type="character" w:customStyle="1" w:styleId="codelastlineChar">
    <w:name w:val="_code last line Char"/>
    <w:basedOn w:val="codefirstlineChar"/>
    <w:link w:val="codelastline"/>
    <w:rsid w:val="00D10AE9"/>
    <w:rPr>
      <w:rFonts w:ascii="Consolas" w:hAnsi="Consolas"/>
      <w:noProof/>
      <w:lang w:val="en-US" w:eastAsia="de-DE" w:bidi="ar-SA"/>
    </w:rPr>
  </w:style>
  <w:style w:type="paragraph" w:customStyle="1" w:styleId="figure">
    <w:name w:val="_figure"/>
    <w:basedOn w:val="body"/>
    <w:next w:val="figurecaption"/>
    <w:link w:val="figureChar"/>
    <w:autoRedefine/>
    <w:qFormat/>
    <w:rsid w:val="00C27837"/>
    <w:pPr>
      <w:keepNext/>
      <w:spacing w:before="240"/>
    </w:pPr>
  </w:style>
  <w:style w:type="character" w:customStyle="1" w:styleId="figureChar">
    <w:name w:val="_figure Char"/>
    <w:basedOn w:val="bodytextChar"/>
    <w:link w:val="figure"/>
    <w:rsid w:val="00C27837"/>
    <w:rPr>
      <w:rFonts w:ascii="Cambria" w:hAnsi="Cambria"/>
      <w:sz w:val="24"/>
      <w:szCs w:val="24"/>
      <w:lang w:val="en-US" w:eastAsia="de-DE" w:bidi="ar-SA"/>
    </w:rPr>
  </w:style>
  <w:style w:type="paragraph" w:customStyle="1" w:styleId="figurecaption">
    <w:name w:val="_figure caption"/>
    <w:basedOn w:val="Normal"/>
    <w:next w:val="bodytext"/>
    <w:autoRedefine/>
    <w:qFormat/>
    <w:rsid w:val="0060629C"/>
    <w:pPr>
      <w:overflowPunct/>
      <w:autoSpaceDE/>
      <w:autoSpaceDN/>
      <w:adjustRightInd/>
      <w:spacing w:before="60" w:after="240"/>
      <w:textAlignment w:val="auto"/>
    </w:pPr>
    <w:rPr>
      <w:bCs/>
      <w:sz w:val="20"/>
      <w:szCs w:val="20"/>
      <w:lang w:eastAsia="de-DE"/>
    </w:rPr>
  </w:style>
  <w:style w:type="character" w:customStyle="1" w:styleId="figurename">
    <w:name w:val="_figure name"/>
    <w:qFormat/>
    <w:rsid w:val="00FB72D7"/>
    <w:rPr>
      <w:rFonts w:ascii="Cambria" w:hAnsi="Cambria"/>
      <w:b/>
      <w:color w:val="auto"/>
      <w:sz w:val="20"/>
      <w:szCs w:val="16"/>
      <w:lang w:val="en-US" w:eastAsia="de-DE" w:bidi="ar-SA"/>
    </w:rPr>
  </w:style>
  <w:style w:type="paragraph" w:customStyle="1" w:styleId="firstparagraph">
    <w:name w:val="_first paragraph"/>
    <w:basedOn w:val="bodytext"/>
    <w:next w:val="bodytext"/>
    <w:link w:val="firstparagraphChar"/>
    <w:autoRedefine/>
    <w:rsid w:val="00D10AE9"/>
  </w:style>
  <w:style w:type="character" w:customStyle="1" w:styleId="firstparagraphChar">
    <w:name w:val="_first paragraph Char"/>
    <w:basedOn w:val="bodyCharChar"/>
    <w:link w:val="firstparagraph"/>
    <w:rsid w:val="00104D51"/>
    <w:rPr>
      <w:rFonts w:ascii="Cambria" w:hAnsi="Cambria"/>
      <w:sz w:val="24"/>
      <w:szCs w:val="24"/>
      <w:lang w:val="en-US" w:eastAsia="de-DE" w:bidi="ar-SA"/>
    </w:rPr>
  </w:style>
  <w:style w:type="paragraph" w:customStyle="1" w:styleId="intro">
    <w:name w:val="_intro"/>
    <w:basedOn w:val="body"/>
    <w:next w:val="firstparagraph"/>
    <w:link w:val="introChar"/>
    <w:autoRedefine/>
    <w:rsid w:val="0079629D"/>
    <w:pPr>
      <w:spacing w:after="240"/>
    </w:pPr>
    <w:rPr>
      <w:i/>
    </w:rPr>
  </w:style>
  <w:style w:type="character" w:customStyle="1" w:styleId="introChar">
    <w:name w:val="_intro Char"/>
    <w:link w:val="intro"/>
    <w:rsid w:val="0079629D"/>
    <w:rPr>
      <w:rFonts w:ascii="Cambria" w:hAnsi="Cambria"/>
      <w:i/>
      <w:sz w:val="24"/>
      <w:szCs w:val="24"/>
      <w:lang w:val="en-US" w:eastAsia="de-DE" w:bidi="ar-SA"/>
    </w:rPr>
  </w:style>
  <w:style w:type="paragraph" w:customStyle="1" w:styleId="tablecaption">
    <w:name w:val="_table caption"/>
    <w:basedOn w:val="bodytext"/>
    <w:next w:val="Normal"/>
    <w:autoRedefine/>
    <w:qFormat/>
    <w:rsid w:val="00C27837"/>
    <w:pPr>
      <w:keepNext/>
    </w:pPr>
    <w:rPr>
      <w:sz w:val="20"/>
    </w:rPr>
  </w:style>
  <w:style w:type="paragraph" w:customStyle="1" w:styleId="listingcaption">
    <w:name w:val="_listing caption"/>
    <w:basedOn w:val="tablecaption"/>
    <w:next w:val="codefirstline"/>
    <w:link w:val="listingcaptionChar"/>
    <w:autoRedefine/>
    <w:qFormat/>
    <w:rsid w:val="00C27837"/>
  </w:style>
  <w:style w:type="character" w:customStyle="1" w:styleId="listingcaptionChar">
    <w:name w:val="_listing caption Char"/>
    <w:link w:val="listingcaption"/>
    <w:rsid w:val="00C27837"/>
    <w:rPr>
      <w:rFonts w:ascii="Cambria" w:hAnsi="Cambria"/>
      <w:szCs w:val="24"/>
      <w:lang w:eastAsia="de-DE"/>
    </w:rPr>
  </w:style>
  <w:style w:type="character" w:customStyle="1" w:styleId="reference">
    <w:name w:val="_reference"/>
    <w:qFormat/>
    <w:rsid w:val="00235006"/>
    <w:rPr>
      <w:rFonts w:ascii="Cambria" w:hAnsi="Cambria"/>
      <w:b/>
      <w:color w:val="auto"/>
      <w:sz w:val="24"/>
      <w:szCs w:val="24"/>
      <w:lang w:val="en-US" w:eastAsia="de-DE" w:bidi="ar-SA"/>
    </w:rPr>
  </w:style>
  <w:style w:type="paragraph" w:customStyle="1" w:styleId="tablecolumnhead">
    <w:name w:val="_table column head"/>
    <w:basedOn w:val="Normal"/>
    <w:next w:val="tabletext"/>
    <w:autoRedefine/>
    <w:rsid w:val="006D41BC"/>
    <w:pPr>
      <w:tabs>
        <w:tab w:val="left" w:pos="360"/>
        <w:tab w:val="left" w:pos="720"/>
        <w:tab w:val="left" w:pos="1080"/>
      </w:tabs>
      <w:suppressAutoHyphens/>
      <w:overflowPunct/>
      <w:autoSpaceDE/>
      <w:autoSpaceDN/>
      <w:adjustRightInd/>
      <w:spacing w:after="0"/>
      <w:textAlignment w:val="auto"/>
    </w:pPr>
    <w:rPr>
      <w:b/>
      <w:sz w:val="20"/>
      <w:szCs w:val="20"/>
      <w:lang w:eastAsia="ar-SA"/>
    </w:rPr>
  </w:style>
  <w:style w:type="paragraph" w:customStyle="1" w:styleId="tabletext">
    <w:name w:val="_table text"/>
    <w:basedOn w:val="Normal"/>
    <w:next w:val="Normal"/>
    <w:autoRedefine/>
    <w:rsid w:val="006D41BC"/>
    <w:pPr>
      <w:tabs>
        <w:tab w:val="left" w:pos="360"/>
        <w:tab w:val="left" w:pos="720"/>
        <w:tab w:val="left" w:pos="1080"/>
      </w:tabs>
      <w:suppressAutoHyphens/>
      <w:overflowPunct/>
      <w:autoSpaceDE/>
      <w:autoSpaceDN/>
      <w:adjustRightInd/>
      <w:spacing w:after="0"/>
      <w:textAlignment w:val="auto"/>
    </w:pPr>
    <w:rPr>
      <w:sz w:val="20"/>
      <w:szCs w:val="20"/>
      <w:lang w:eastAsia="ar-SA"/>
    </w:rPr>
  </w:style>
  <w:style w:type="paragraph" w:customStyle="1" w:styleId="codesingleline">
    <w:name w:val="_code single line"/>
    <w:basedOn w:val="code"/>
    <w:next w:val="bodytext"/>
    <w:rsid w:val="001D7A78"/>
    <w:pPr>
      <w:spacing w:before="120" w:after="240"/>
    </w:pPr>
  </w:style>
  <w:style w:type="character" w:customStyle="1" w:styleId="HeaderChar">
    <w:name w:val="Header Char"/>
    <w:basedOn w:val="DefaultParagraphFont"/>
    <w:link w:val="Header"/>
    <w:uiPriority w:val="99"/>
    <w:rsid w:val="002138A9"/>
    <w:rPr>
      <w:rFonts w:ascii="Cambria" w:hAnsi="Cambria"/>
      <w:sz w:val="24"/>
      <w:szCs w:val="24"/>
    </w:rPr>
  </w:style>
  <w:style w:type="paragraph" w:styleId="BalloonText">
    <w:name w:val="Balloon Text"/>
    <w:basedOn w:val="Normal"/>
    <w:link w:val="BalloonTextChar"/>
    <w:rsid w:val="002138A9"/>
    <w:pPr>
      <w:spacing w:after="0"/>
    </w:pPr>
    <w:rPr>
      <w:rFonts w:ascii="Tahoma" w:hAnsi="Tahoma" w:cs="Tahoma"/>
      <w:sz w:val="16"/>
      <w:szCs w:val="16"/>
    </w:rPr>
  </w:style>
  <w:style w:type="character" w:customStyle="1" w:styleId="BalloonTextChar">
    <w:name w:val="Balloon Text Char"/>
    <w:basedOn w:val="DefaultParagraphFont"/>
    <w:link w:val="BalloonText"/>
    <w:rsid w:val="002138A9"/>
    <w:rPr>
      <w:rFonts w:ascii="Tahoma" w:hAnsi="Tahoma" w:cs="Tahoma"/>
      <w:sz w:val="16"/>
      <w:szCs w:val="16"/>
    </w:rPr>
  </w:style>
  <w:style w:type="character" w:customStyle="1" w:styleId="FooterChar">
    <w:name w:val="Footer Char"/>
    <w:basedOn w:val="DefaultParagraphFont"/>
    <w:link w:val="Footer"/>
    <w:uiPriority w:val="99"/>
    <w:rsid w:val="002138A9"/>
    <w:rPr>
      <w:rFonts w:ascii="Cambria" w:hAnsi="Cambria"/>
      <w:sz w:val="24"/>
      <w:szCs w:val="24"/>
    </w:rPr>
  </w:style>
  <w:style w:type="character" w:styleId="PlaceholderText">
    <w:name w:val="Placeholder Text"/>
    <w:basedOn w:val="DefaultParagraphFont"/>
    <w:uiPriority w:val="99"/>
    <w:semiHidden/>
    <w:rsid w:val="002138A9"/>
    <w:rPr>
      <w:color w:val="808080"/>
    </w:rPr>
  </w:style>
  <w:style w:type="table" w:styleId="TableGrid">
    <w:name w:val="Table Grid"/>
    <w:basedOn w:val="TableNormal"/>
    <w:rsid w:val="006D4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6D41BC"/>
    <w:pPr>
      <w:overflowPunct w:val="0"/>
      <w:autoSpaceDE w:val="0"/>
      <w:autoSpaceDN w:val="0"/>
      <w:adjustRightInd w:val="0"/>
      <w:spacing w:after="12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ableend">
    <w:name w:val="_table end"/>
    <w:basedOn w:val="bodytext"/>
    <w:next w:val="bodytext"/>
    <w:rsid w:val="006D41BC"/>
    <w:pPr>
      <w:spacing w:after="0"/>
    </w:pPr>
    <w:rPr>
      <w:lang w:eastAsia="en-US"/>
    </w:rPr>
  </w:style>
  <w:style w:type="table" w:styleId="LightGrid-Accent2">
    <w:name w:val="Light Grid Accent 2"/>
    <w:basedOn w:val="TableNormal"/>
    <w:uiPriority w:val="62"/>
    <w:rsid w:val="0026129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1">
    <w:name w:val="Medium Shading 1 Accent 1"/>
    <w:basedOn w:val="TableNormal"/>
    <w:uiPriority w:val="63"/>
    <w:rsid w:val="0026129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ar\AppData\Roaming\Microsoft\Templates\SWFox\GeekGatheringsYearIndependen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7DE4E0931D40C2B14DC523FB0A5ED3"/>
        <w:category>
          <w:name w:val="General"/>
          <w:gallery w:val="placeholder"/>
        </w:category>
        <w:types>
          <w:type w:val="bbPlcHdr"/>
        </w:types>
        <w:behaviors>
          <w:behavior w:val="content"/>
        </w:behaviors>
        <w:guid w:val="{03A97FBB-8930-4B2D-BDC3-89997EA2851C}"/>
      </w:docPartPr>
      <w:docPartBody>
        <w:p w:rsidR="00655DEA" w:rsidRDefault="0027111E">
          <w:pPr>
            <w:pStyle w:val="F47DE4E0931D40C2B14DC523FB0A5ED3"/>
          </w:pPr>
          <w:r w:rsidRPr="00C23D1F">
            <w:rPr>
              <w:rStyle w:val="PlaceholderText"/>
            </w:rPr>
            <w:t>[Title]</w:t>
          </w:r>
        </w:p>
      </w:docPartBody>
    </w:docPart>
    <w:docPart>
      <w:docPartPr>
        <w:name w:val="3D3ED38138C54C628652C6BD431A0E63"/>
        <w:category>
          <w:name w:val="General"/>
          <w:gallery w:val="placeholder"/>
        </w:category>
        <w:types>
          <w:type w:val="bbPlcHdr"/>
        </w:types>
        <w:behaviors>
          <w:behavior w:val="content"/>
        </w:behaviors>
        <w:guid w:val="{814DB952-ACA1-480B-835B-09DFF1D06297}"/>
      </w:docPartPr>
      <w:docPartBody>
        <w:p w:rsidR="00655DEA" w:rsidRDefault="0027111E">
          <w:pPr>
            <w:pStyle w:val="3D3ED38138C54C628652C6BD431A0E63"/>
          </w:pPr>
          <w:r w:rsidRPr="00C23D1F">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11E"/>
    <w:rsid w:val="000630B0"/>
    <w:rsid w:val="0027111E"/>
    <w:rsid w:val="00655DEA"/>
    <w:rsid w:val="00C70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47DE4E0931D40C2B14DC523FB0A5ED3">
    <w:name w:val="F47DE4E0931D40C2B14DC523FB0A5ED3"/>
  </w:style>
  <w:style w:type="paragraph" w:customStyle="1" w:styleId="3D3ED38138C54C628652C6BD431A0E63">
    <w:name w:val="3D3ED38138C54C628652C6BD431A0E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77386-8B20-439F-BDE4-C701E953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GeekGatheringsYearIndependent.dotm</Template>
  <TotalTime>7</TotalTime>
  <Pages>7</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Sample White Paper</vt:lpstr>
    </vt:vector>
  </TitlesOfParts>
  <Company>Geek Gatherings</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White Paper</dc:title>
  <dc:creator>Tamar E. Granor</dc:creator>
  <cp:lastModifiedBy>Tamar E. Granor</cp:lastModifiedBy>
  <cp:revision>3</cp:revision>
  <cp:lastPrinted>2012-05-10T18:18:00Z</cp:lastPrinted>
  <dcterms:created xsi:type="dcterms:W3CDTF">2024-02-22T19:57:00Z</dcterms:created>
  <dcterms:modified xsi:type="dcterms:W3CDTF">2024-02-22T20:03:00Z</dcterms:modified>
  <cp:category>Geek Gatherings 2019</cp:category>
</cp:coreProperties>
</file>